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A5930" w14:textId="6B350E35" w:rsidR="00AC74F7" w:rsidRDefault="00D0480E">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7</w:t>
      </w:r>
      <w:r w:rsidR="00237358">
        <w:rPr>
          <w:rFonts w:cs="Arial"/>
          <w:b/>
          <w:sz w:val="24"/>
          <w:szCs w:val="24"/>
          <w:lang w:val="en-US" w:eastAsia="zh-CN"/>
        </w:rPr>
        <w:t>2</w:t>
      </w:r>
      <w:r>
        <w:rPr>
          <w:b/>
          <w:i/>
          <w:sz w:val="28"/>
          <w:szCs w:val="24"/>
        </w:rPr>
        <w:tab/>
      </w:r>
      <w:r w:rsidR="00237358" w:rsidRPr="00237358">
        <w:rPr>
          <w:rFonts w:cs="Arial"/>
          <w:b/>
          <w:i/>
          <w:iCs/>
          <w:sz w:val="24"/>
          <w:szCs w:val="24"/>
        </w:rPr>
        <w:t>S2-2510203</w:t>
      </w:r>
    </w:p>
    <w:p w14:paraId="712A5931" w14:textId="01CCCAAF" w:rsidR="00AC74F7" w:rsidRDefault="00D0480E">
      <w:pPr>
        <w:pStyle w:val="CRCoverPage"/>
        <w:outlineLvl w:val="0"/>
        <w:rPr>
          <w:b/>
          <w:sz w:val="24"/>
        </w:rPr>
      </w:pPr>
      <w:r>
        <w:rPr>
          <w:rFonts w:cs="Arial" w:hint="eastAsia"/>
          <w:b/>
          <w:sz w:val="24"/>
          <w:szCs w:val="24"/>
          <w:lang w:val="en-US" w:eastAsia="zh-CN"/>
        </w:rPr>
        <w:t>1</w:t>
      </w:r>
      <w:r w:rsidR="00237358">
        <w:rPr>
          <w:rFonts w:cs="Arial"/>
          <w:b/>
          <w:sz w:val="24"/>
          <w:szCs w:val="24"/>
          <w:lang w:val="en-US" w:eastAsia="zh-CN"/>
        </w:rPr>
        <w:t>7 – 21 November 2025, Dallas USA</w:t>
      </w:r>
      <w:r>
        <w:rPr>
          <w:rFonts w:hint="eastAsia"/>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C74F7" w14:paraId="712A5933" w14:textId="77777777">
        <w:tc>
          <w:tcPr>
            <w:tcW w:w="9641" w:type="dxa"/>
            <w:gridSpan w:val="9"/>
            <w:tcBorders>
              <w:top w:val="single" w:sz="4" w:space="0" w:color="auto"/>
              <w:left w:val="single" w:sz="4" w:space="0" w:color="auto"/>
              <w:right w:val="single" w:sz="4" w:space="0" w:color="auto"/>
            </w:tcBorders>
          </w:tcPr>
          <w:p w14:paraId="712A5932" w14:textId="77777777" w:rsidR="00AC74F7" w:rsidRDefault="00D0480E">
            <w:pPr>
              <w:pStyle w:val="CRCoverPage"/>
              <w:spacing w:after="0"/>
              <w:jc w:val="right"/>
              <w:rPr>
                <w:i/>
              </w:rPr>
            </w:pPr>
            <w:r>
              <w:rPr>
                <w:i/>
                <w:sz w:val="14"/>
              </w:rPr>
              <w:t>CR-Form-v12.</w:t>
            </w:r>
            <w:r>
              <w:rPr>
                <w:rFonts w:hint="eastAsia"/>
                <w:i/>
                <w:sz w:val="14"/>
                <w:lang w:eastAsia="zh-CN"/>
              </w:rPr>
              <w:t>2</w:t>
            </w:r>
          </w:p>
        </w:tc>
      </w:tr>
      <w:tr w:rsidR="00AC74F7" w14:paraId="712A5935" w14:textId="77777777">
        <w:tc>
          <w:tcPr>
            <w:tcW w:w="9641" w:type="dxa"/>
            <w:gridSpan w:val="9"/>
            <w:tcBorders>
              <w:left w:val="single" w:sz="4" w:space="0" w:color="auto"/>
              <w:right w:val="single" w:sz="4" w:space="0" w:color="auto"/>
            </w:tcBorders>
          </w:tcPr>
          <w:p w14:paraId="712A5934" w14:textId="77777777" w:rsidR="00AC74F7" w:rsidRDefault="00D0480E">
            <w:pPr>
              <w:pStyle w:val="CRCoverPage"/>
              <w:spacing w:after="0"/>
              <w:jc w:val="center"/>
            </w:pPr>
            <w:r>
              <w:rPr>
                <w:b/>
                <w:sz w:val="32"/>
              </w:rPr>
              <w:t>CHANGE REQUEST</w:t>
            </w:r>
          </w:p>
        </w:tc>
      </w:tr>
      <w:tr w:rsidR="00AC74F7" w14:paraId="712A5937" w14:textId="77777777">
        <w:tc>
          <w:tcPr>
            <w:tcW w:w="9641" w:type="dxa"/>
            <w:gridSpan w:val="9"/>
            <w:tcBorders>
              <w:left w:val="single" w:sz="4" w:space="0" w:color="auto"/>
              <w:right w:val="single" w:sz="4" w:space="0" w:color="auto"/>
            </w:tcBorders>
          </w:tcPr>
          <w:p w14:paraId="712A5936" w14:textId="77777777" w:rsidR="00AC74F7" w:rsidRDefault="00AC74F7">
            <w:pPr>
              <w:pStyle w:val="CRCoverPage"/>
              <w:spacing w:after="0"/>
              <w:rPr>
                <w:sz w:val="8"/>
                <w:szCs w:val="8"/>
              </w:rPr>
            </w:pPr>
          </w:p>
        </w:tc>
      </w:tr>
      <w:tr w:rsidR="00AC74F7" w14:paraId="712A5941" w14:textId="77777777">
        <w:tc>
          <w:tcPr>
            <w:tcW w:w="142" w:type="dxa"/>
            <w:tcBorders>
              <w:left w:val="single" w:sz="4" w:space="0" w:color="auto"/>
            </w:tcBorders>
          </w:tcPr>
          <w:p w14:paraId="712A5938" w14:textId="77777777" w:rsidR="00AC74F7" w:rsidRDefault="00AC74F7">
            <w:pPr>
              <w:pStyle w:val="CRCoverPage"/>
              <w:spacing w:after="0"/>
              <w:jc w:val="right"/>
            </w:pPr>
          </w:p>
        </w:tc>
        <w:tc>
          <w:tcPr>
            <w:tcW w:w="1559" w:type="dxa"/>
            <w:shd w:val="pct30" w:color="FFFF00" w:fill="auto"/>
          </w:tcPr>
          <w:p w14:paraId="712A5939" w14:textId="77777777" w:rsidR="00AC74F7" w:rsidRDefault="00D0480E">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712A593A" w14:textId="77777777" w:rsidR="00AC74F7" w:rsidRDefault="00D0480E">
            <w:pPr>
              <w:pStyle w:val="CRCoverPage"/>
              <w:spacing w:after="0"/>
              <w:jc w:val="center"/>
            </w:pPr>
            <w:r>
              <w:rPr>
                <w:b/>
                <w:sz w:val="28"/>
              </w:rPr>
              <w:t>CR</w:t>
            </w:r>
          </w:p>
        </w:tc>
        <w:tc>
          <w:tcPr>
            <w:tcW w:w="1276" w:type="dxa"/>
            <w:shd w:val="pct30" w:color="FFFF00" w:fill="auto"/>
          </w:tcPr>
          <w:p w14:paraId="712A593B" w14:textId="77777777" w:rsidR="00AC74F7" w:rsidRDefault="00D0480E">
            <w:pPr>
              <w:pStyle w:val="CRCoverPage"/>
              <w:spacing w:after="0"/>
              <w:jc w:val="center"/>
              <w:rPr>
                <w:b/>
                <w:sz w:val="28"/>
                <w:szCs w:val="28"/>
                <w:lang w:val="en-US" w:eastAsia="zh-CN"/>
              </w:rPr>
            </w:pPr>
            <w:r>
              <w:rPr>
                <w:rFonts w:hint="eastAsia"/>
                <w:b/>
                <w:sz w:val="28"/>
                <w:szCs w:val="28"/>
                <w:lang w:val="en-US" w:eastAsia="zh-CN"/>
              </w:rPr>
              <w:t>1521</w:t>
            </w:r>
          </w:p>
        </w:tc>
        <w:tc>
          <w:tcPr>
            <w:tcW w:w="709" w:type="dxa"/>
          </w:tcPr>
          <w:p w14:paraId="712A593C" w14:textId="77777777" w:rsidR="00AC74F7" w:rsidRDefault="00D0480E">
            <w:pPr>
              <w:pStyle w:val="CRCoverPage"/>
              <w:tabs>
                <w:tab w:val="right" w:pos="625"/>
              </w:tabs>
              <w:spacing w:after="0"/>
              <w:jc w:val="center"/>
            </w:pPr>
            <w:r>
              <w:rPr>
                <w:b/>
                <w:bCs/>
                <w:sz w:val="28"/>
              </w:rPr>
              <w:t>rev</w:t>
            </w:r>
          </w:p>
        </w:tc>
        <w:tc>
          <w:tcPr>
            <w:tcW w:w="992" w:type="dxa"/>
            <w:shd w:val="pct30" w:color="FFFF00" w:fill="auto"/>
          </w:tcPr>
          <w:p w14:paraId="712A593D" w14:textId="3B1E0D1A" w:rsidR="00AC74F7" w:rsidRDefault="00C00C1A">
            <w:pPr>
              <w:pStyle w:val="CRCoverPage"/>
              <w:spacing w:after="0"/>
              <w:jc w:val="center"/>
              <w:rPr>
                <w:b/>
                <w:lang w:val="en-US" w:eastAsia="zh-CN"/>
              </w:rPr>
            </w:pPr>
            <w:r w:rsidRPr="00237358">
              <w:rPr>
                <w:b/>
                <w:sz w:val="28"/>
                <w:szCs w:val="28"/>
                <w:lang w:val="en-US" w:eastAsia="zh-CN"/>
              </w:rPr>
              <w:t>3</w:t>
            </w:r>
          </w:p>
        </w:tc>
        <w:tc>
          <w:tcPr>
            <w:tcW w:w="2410" w:type="dxa"/>
          </w:tcPr>
          <w:p w14:paraId="712A593E" w14:textId="77777777" w:rsidR="00AC74F7" w:rsidRDefault="00D0480E">
            <w:pPr>
              <w:pStyle w:val="CRCoverPage"/>
              <w:tabs>
                <w:tab w:val="right" w:pos="1825"/>
              </w:tabs>
              <w:spacing w:after="0"/>
              <w:jc w:val="center"/>
            </w:pPr>
            <w:r>
              <w:rPr>
                <w:b/>
                <w:sz w:val="28"/>
                <w:szCs w:val="28"/>
              </w:rPr>
              <w:t>Current version:</w:t>
            </w:r>
          </w:p>
        </w:tc>
        <w:tc>
          <w:tcPr>
            <w:tcW w:w="1701" w:type="dxa"/>
            <w:shd w:val="pct30" w:color="FFFF00" w:fill="auto"/>
          </w:tcPr>
          <w:p w14:paraId="712A593F" w14:textId="77777777" w:rsidR="00AC74F7" w:rsidRDefault="00D0480E">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4.0</w:t>
            </w:r>
          </w:p>
        </w:tc>
        <w:tc>
          <w:tcPr>
            <w:tcW w:w="143" w:type="dxa"/>
            <w:tcBorders>
              <w:right w:val="single" w:sz="4" w:space="0" w:color="auto"/>
            </w:tcBorders>
          </w:tcPr>
          <w:p w14:paraId="712A5940" w14:textId="77777777" w:rsidR="00AC74F7" w:rsidRDefault="00AC74F7">
            <w:pPr>
              <w:pStyle w:val="CRCoverPage"/>
              <w:spacing w:after="0"/>
            </w:pPr>
          </w:p>
        </w:tc>
      </w:tr>
      <w:tr w:rsidR="00AC74F7" w14:paraId="712A5943" w14:textId="77777777">
        <w:tc>
          <w:tcPr>
            <w:tcW w:w="9641" w:type="dxa"/>
            <w:gridSpan w:val="9"/>
            <w:tcBorders>
              <w:left w:val="single" w:sz="4" w:space="0" w:color="auto"/>
              <w:right w:val="single" w:sz="4" w:space="0" w:color="auto"/>
            </w:tcBorders>
          </w:tcPr>
          <w:p w14:paraId="712A5942" w14:textId="77777777" w:rsidR="00AC74F7" w:rsidRDefault="00AC74F7">
            <w:pPr>
              <w:pStyle w:val="CRCoverPage"/>
              <w:spacing w:after="0"/>
            </w:pPr>
          </w:p>
        </w:tc>
      </w:tr>
      <w:tr w:rsidR="00AC74F7" w14:paraId="712A5945" w14:textId="77777777">
        <w:tc>
          <w:tcPr>
            <w:tcW w:w="9641" w:type="dxa"/>
            <w:gridSpan w:val="9"/>
            <w:tcBorders>
              <w:top w:val="single" w:sz="4" w:space="0" w:color="auto"/>
            </w:tcBorders>
          </w:tcPr>
          <w:p w14:paraId="712A5944" w14:textId="77777777" w:rsidR="00AC74F7" w:rsidRDefault="00D0480E">
            <w:pPr>
              <w:pStyle w:val="CRCoverPage"/>
              <w:spacing w:after="0"/>
              <w:jc w:val="center"/>
              <w:rPr>
                <w:rFonts w:cs="Arial"/>
                <w:i/>
              </w:rPr>
            </w:pPr>
            <w:r>
              <w:rPr>
                <w:rFonts w:cs="Arial"/>
                <w:i/>
              </w:rPr>
              <w:t xml:space="preserve">For </w:t>
            </w:r>
            <w:hyperlink r:id="rId8" w:anchor="_blank" w:history="1">
              <w:r w:rsidR="00AC74F7">
                <w:rPr>
                  <w:rStyle w:val="Hyperlink"/>
                  <w:rFonts w:cs="Arial"/>
                  <w:b/>
                  <w:i/>
                  <w:color w:val="FF0000"/>
                </w:rPr>
                <w:t>HE</w:t>
              </w:r>
              <w:bookmarkStart w:id="0" w:name="_Hlt497126619"/>
              <w:r w:rsidR="00AC74F7">
                <w:rPr>
                  <w:rStyle w:val="Hyperlink"/>
                  <w:rFonts w:cs="Arial"/>
                  <w:b/>
                  <w:i/>
                  <w:color w:val="FF0000"/>
                </w:rPr>
                <w:t>L</w:t>
              </w:r>
              <w:bookmarkEnd w:id="0"/>
              <w:r w:rsidR="00AC74F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AC74F7">
                <w:rPr>
                  <w:rStyle w:val="Hyperlink"/>
                  <w:rFonts w:cs="Arial"/>
                  <w:i/>
                </w:rPr>
                <w:t>http://www.3gpp.org/Change-Requests</w:t>
              </w:r>
            </w:hyperlink>
            <w:r>
              <w:rPr>
                <w:rFonts w:cs="Arial"/>
                <w:i/>
              </w:rPr>
              <w:t>.</w:t>
            </w:r>
          </w:p>
        </w:tc>
      </w:tr>
      <w:tr w:rsidR="00AC74F7" w14:paraId="712A5947" w14:textId="77777777">
        <w:tc>
          <w:tcPr>
            <w:tcW w:w="9641" w:type="dxa"/>
            <w:gridSpan w:val="9"/>
          </w:tcPr>
          <w:p w14:paraId="712A5946" w14:textId="77777777" w:rsidR="00AC74F7" w:rsidRDefault="00AC74F7">
            <w:pPr>
              <w:pStyle w:val="CRCoverPage"/>
              <w:spacing w:after="0"/>
              <w:rPr>
                <w:sz w:val="8"/>
                <w:szCs w:val="8"/>
              </w:rPr>
            </w:pPr>
          </w:p>
        </w:tc>
      </w:tr>
    </w:tbl>
    <w:p w14:paraId="712A5948" w14:textId="77777777" w:rsidR="00AC74F7" w:rsidRDefault="00AC74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C74F7" w14:paraId="712A5952" w14:textId="77777777">
        <w:tc>
          <w:tcPr>
            <w:tcW w:w="2835" w:type="dxa"/>
          </w:tcPr>
          <w:p w14:paraId="712A5949" w14:textId="77777777" w:rsidR="00AC74F7" w:rsidRDefault="00D0480E">
            <w:pPr>
              <w:pStyle w:val="CRCoverPage"/>
              <w:tabs>
                <w:tab w:val="right" w:pos="2751"/>
              </w:tabs>
              <w:spacing w:after="0"/>
              <w:rPr>
                <w:b/>
                <w:i/>
              </w:rPr>
            </w:pPr>
            <w:r>
              <w:rPr>
                <w:b/>
                <w:i/>
              </w:rPr>
              <w:t>Proposed change affects:</w:t>
            </w:r>
          </w:p>
        </w:tc>
        <w:tc>
          <w:tcPr>
            <w:tcW w:w="1418" w:type="dxa"/>
          </w:tcPr>
          <w:p w14:paraId="712A594A" w14:textId="77777777" w:rsidR="00AC74F7" w:rsidRDefault="00D0480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594B" w14:textId="77777777" w:rsidR="00AC74F7" w:rsidRDefault="00AC74F7">
            <w:pPr>
              <w:pStyle w:val="CRCoverPage"/>
              <w:spacing w:after="0"/>
              <w:jc w:val="center"/>
              <w:rPr>
                <w:b/>
                <w:caps/>
              </w:rPr>
            </w:pPr>
          </w:p>
        </w:tc>
        <w:tc>
          <w:tcPr>
            <w:tcW w:w="709" w:type="dxa"/>
            <w:tcBorders>
              <w:left w:val="single" w:sz="4" w:space="0" w:color="auto"/>
            </w:tcBorders>
          </w:tcPr>
          <w:p w14:paraId="712A594C" w14:textId="77777777" w:rsidR="00AC74F7" w:rsidRDefault="00D0480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A594D" w14:textId="77777777" w:rsidR="00AC74F7" w:rsidRDefault="00AC74F7">
            <w:pPr>
              <w:pStyle w:val="CRCoverPage"/>
              <w:spacing w:after="0"/>
              <w:jc w:val="center"/>
              <w:rPr>
                <w:b/>
                <w:caps/>
              </w:rPr>
            </w:pPr>
          </w:p>
        </w:tc>
        <w:tc>
          <w:tcPr>
            <w:tcW w:w="2126" w:type="dxa"/>
          </w:tcPr>
          <w:p w14:paraId="712A594E" w14:textId="77777777" w:rsidR="00AC74F7" w:rsidRDefault="00D0480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2A594F" w14:textId="77777777" w:rsidR="00AC74F7" w:rsidRDefault="00AC74F7">
            <w:pPr>
              <w:pStyle w:val="CRCoverPage"/>
              <w:spacing w:after="0"/>
              <w:jc w:val="center"/>
              <w:rPr>
                <w:b/>
                <w:caps/>
              </w:rPr>
            </w:pPr>
          </w:p>
        </w:tc>
        <w:tc>
          <w:tcPr>
            <w:tcW w:w="1418" w:type="dxa"/>
            <w:tcBorders>
              <w:left w:val="nil"/>
            </w:tcBorders>
          </w:tcPr>
          <w:p w14:paraId="712A5950" w14:textId="77777777" w:rsidR="00AC74F7" w:rsidRDefault="00D0480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A5951" w14:textId="77777777" w:rsidR="00AC74F7" w:rsidRDefault="00D0480E">
            <w:pPr>
              <w:pStyle w:val="CRCoverPage"/>
              <w:spacing w:after="0"/>
              <w:jc w:val="center"/>
              <w:rPr>
                <w:b/>
                <w:bCs/>
                <w:caps/>
              </w:rPr>
            </w:pPr>
            <w:r>
              <w:rPr>
                <w:b/>
                <w:bCs/>
                <w:caps/>
              </w:rPr>
              <w:t>X</w:t>
            </w:r>
          </w:p>
        </w:tc>
      </w:tr>
    </w:tbl>
    <w:p w14:paraId="712A5953" w14:textId="77777777" w:rsidR="00AC74F7" w:rsidRDefault="00AC74F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C74F7" w14:paraId="712A5955" w14:textId="77777777">
        <w:trPr>
          <w:trHeight w:val="90"/>
        </w:trPr>
        <w:tc>
          <w:tcPr>
            <w:tcW w:w="9640" w:type="dxa"/>
            <w:gridSpan w:val="11"/>
          </w:tcPr>
          <w:p w14:paraId="712A5954" w14:textId="77777777" w:rsidR="00AC74F7" w:rsidRDefault="00AC74F7">
            <w:pPr>
              <w:pStyle w:val="CRCoverPage"/>
              <w:spacing w:after="0"/>
              <w:rPr>
                <w:sz w:val="8"/>
                <w:szCs w:val="8"/>
              </w:rPr>
            </w:pPr>
          </w:p>
        </w:tc>
      </w:tr>
      <w:tr w:rsidR="00AC74F7" w14:paraId="712A5958" w14:textId="77777777">
        <w:tc>
          <w:tcPr>
            <w:tcW w:w="1843" w:type="dxa"/>
            <w:tcBorders>
              <w:top w:val="single" w:sz="4" w:space="0" w:color="auto"/>
              <w:left w:val="single" w:sz="4" w:space="0" w:color="auto"/>
            </w:tcBorders>
          </w:tcPr>
          <w:p w14:paraId="712A5956" w14:textId="77777777" w:rsidR="00AC74F7" w:rsidRDefault="00D0480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2A5957" w14:textId="77777777" w:rsidR="00AC74F7" w:rsidRDefault="00D0480E">
            <w:pPr>
              <w:rPr>
                <w:rFonts w:ascii="Arial" w:hAnsi="Arial" w:cs="Arial"/>
                <w:lang w:val="en-US" w:eastAsia="zh-CN"/>
              </w:rPr>
            </w:pPr>
            <w:r>
              <w:rPr>
                <w:rFonts w:ascii="Arial" w:hAnsi="Arial" w:cs="Arial" w:hint="eastAsia"/>
                <w:lang w:val="en-US" w:eastAsia="zh-CN"/>
              </w:rPr>
              <w:t>VFL clients removal during VFL training</w:t>
            </w:r>
          </w:p>
        </w:tc>
      </w:tr>
      <w:tr w:rsidR="00AC74F7" w14:paraId="712A595B" w14:textId="77777777">
        <w:tc>
          <w:tcPr>
            <w:tcW w:w="1843" w:type="dxa"/>
            <w:tcBorders>
              <w:left w:val="single" w:sz="4" w:space="0" w:color="auto"/>
            </w:tcBorders>
          </w:tcPr>
          <w:p w14:paraId="712A5959" w14:textId="77777777" w:rsidR="00AC74F7" w:rsidRDefault="00AC74F7">
            <w:pPr>
              <w:pStyle w:val="CRCoverPage"/>
              <w:spacing w:after="0"/>
              <w:rPr>
                <w:b/>
                <w:i/>
                <w:sz w:val="8"/>
                <w:szCs w:val="8"/>
              </w:rPr>
            </w:pPr>
          </w:p>
        </w:tc>
        <w:tc>
          <w:tcPr>
            <w:tcW w:w="7797" w:type="dxa"/>
            <w:gridSpan w:val="10"/>
            <w:tcBorders>
              <w:right w:val="single" w:sz="4" w:space="0" w:color="auto"/>
            </w:tcBorders>
          </w:tcPr>
          <w:p w14:paraId="712A595A" w14:textId="77777777" w:rsidR="00AC74F7" w:rsidRDefault="00AC74F7">
            <w:pPr>
              <w:pStyle w:val="CRCoverPage"/>
              <w:spacing w:after="0"/>
              <w:rPr>
                <w:sz w:val="8"/>
                <w:szCs w:val="8"/>
              </w:rPr>
            </w:pPr>
          </w:p>
        </w:tc>
      </w:tr>
      <w:tr w:rsidR="00AC74F7" w14:paraId="712A595E" w14:textId="77777777">
        <w:tc>
          <w:tcPr>
            <w:tcW w:w="1843" w:type="dxa"/>
            <w:tcBorders>
              <w:left w:val="single" w:sz="4" w:space="0" w:color="auto"/>
            </w:tcBorders>
          </w:tcPr>
          <w:p w14:paraId="712A595C" w14:textId="77777777" w:rsidR="00AC74F7" w:rsidRDefault="00D0480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2A595D" w14:textId="56307440" w:rsidR="00AC74F7" w:rsidRDefault="00DA74F3">
            <w:pPr>
              <w:rPr>
                <w:rFonts w:ascii="Arial" w:hAnsi="Arial" w:cs="Arial"/>
                <w:lang w:val="en-US" w:eastAsia="zh-CN"/>
              </w:rPr>
            </w:pPr>
            <w:r>
              <w:rPr>
                <w:rFonts w:ascii="Arial" w:hAnsi="Arial" w:cs="Arial"/>
                <w:lang w:val="en-US" w:eastAsia="zh-CN"/>
              </w:rPr>
              <w:t>[</w:t>
            </w:r>
            <w:r w:rsidR="00D0480E">
              <w:rPr>
                <w:rFonts w:ascii="Arial" w:hAnsi="Arial" w:cs="Arial" w:hint="eastAsia"/>
                <w:lang w:val="en-US" w:eastAsia="zh-CN"/>
              </w:rPr>
              <w:t>ZTE</w:t>
            </w:r>
            <w:r w:rsidR="00D0480E">
              <w:rPr>
                <w:rFonts w:ascii="Arial" w:hAnsi="Arial" w:cs="Arial"/>
                <w:lang w:val="en-US" w:eastAsia="zh-CN"/>
              </w:rPr>
              <w:t>, Huawei</w:t>
            </w:r>
            <w:r>
              <w:rPr>
                <w:rFonts w:ascii="Arial" w:hAnsi="Arial" w:cs="Arial"/>
                <w:lang w:val="en-US" w:eastAsia="zh-CN"/>
              </w:rPr>
              <w:t>] Ericsson</w:t>
            </w:r>
          </w:p>
        </w:tc>
      </w:tr>
      <w:tr w:rsidR="00AC74F7" w14:paraId="712A5961" w14:textId="77777777">
        <w:tc>
          <w:tcPr>
            <w:tcW w:w="1843" w:type="dxa"/>
            <w:tcBorders>
              <w:left w:val="single" w:sz="4" w:space="0" w:color="auto"/>
            </w:tcBorders>
          </w:tcPr>
          <w:p w14:paraId="712A595F" w14:textId="77777777" w:rsidR="00AC74F7" w:rsidRDefault="00D0480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2A5960" w14:textId="77777777" w:rsidR="00AC74F7" w:rsidRDefault="00AC74F7">
            <w:pPr>
              <w:pStyle w:val="CRCoverPage"/>
              <w:spacing w:after="0"/>
            </w:pPr>
            <w:r>
              <w:fldChar w:fldCharType="begin"/>
            </w:r>
            <w:r>
              <w:instrText xml:space="preserve"> DOCPROPERTY  SourceIfTsg  \* MERGEFORMAT </w:instrText>
            </w:r>
            <w:r>
              <w:fldChar w:fldCharType="separate"/>
            </w:r>
            <w:r>
              <w:t>SA2</w:t>
            </w:r>
            <w:r>
              <w:fldChar w:fldCharType="end"/>
            </w:r>
          </w:p>
        </w:tc>
      </w:tr>
      <w:tr w:rsidR="00AC74F7" w14:paraId="712A5964" w14:textId="77777777">
        <w:tc>
          <w:tcPr>
            <w:tcW w:w="1843" w:type="dxa"/>
            <w:tcBorders>
              <w:left w:val="single" w:sz="4" w:space="0" w:color="auto"/>
            </w:tcBorders>
          </w:tcPr>
          <w:p w14:paraId="712A5962" w14:textId="77777777" w:rsidR="00AC74F7" w:rsidRDefault="00AC74F7">
            <w:pPr>
              <w:pStyle w:val="CRCoverPage"/>
              <w:spacing w:after="0"/>
              <w:rPr>
                <w:b/>
                <w:i/>
                <w:sz w:val="8"/>
                <w:szCs w:val="8"/>
              </w:rPr>
            </w:pPr>
          </w:p>
        </w:tc>
        <w:tc>
          <w:tcPr>
            <w:tcW w:w="7797" w:type="dxa"/>
            <w:gridSpan w:val="10"/>
            <w:tcBorders>
              <w:right w:val="single" w:sz="4" w:space="0" w:color="auto"/>
            </w:tcBorders>
          </w:tcPr>
          <w:p w14:paraId="712A5963" w14:textId="77777777" w:rsidR="00AC74F7" w:rsidRDefault="00AC74F7">
            <w:pPr>
              <w:pStyle w:val="CRCoverPage"/>
              <w:spacing w:after="0"/>
              <w:rPr>
                <w:sz w:val="8"/>
                <w:szCs w:val="8"/>
              </w:rPr>
            </w:pPr>
          </w:p>
        </w:tc>
      </w:tr>
      <w:tr w:rsidR="00AC74F7" w14:paraId="712A596A" w14:textId="77777777">
        <w:tc>
          <w:tcPr>
            <w:tcW w:w="1843" w:type="dxa"/>
            <w:tcBorders>
              <w:left w:val="single" w:sz="4" w:space="0" w:color="auto"/>
            </w:tcBorders>
          </w:tcPr>
          <w:p w14:paraId="712A5965" w14:textId="77777777" w:rsidR="00AC74F7" w:rsidRDefault="00D0480E">
            <w:pPr>
              <w:pStyle w:val="CRCoverPage"/>
              <w:tabs>
                <w:tab w:val="right" w:pos="1759"/>
              </w:tabs>
              <w:spacing w:after="0"/>
              <w:rPr>
                <w:b/>
                <w:i/>
              </w:rPr>
            </w:pPr>
            <w:r>
              <w:rPr>
                <w:b/>
                <w:i/>
              </w:rPr>
              <w:t>Work item code:</w:t>
            </w:r>
          </w:p>
        </w:tc>
        <w:tc>
          <w:tcPr>
            <w:tcW w:w="3686" w:type="dxa"/>
            <w:gridSpan w:val="5"/>
            <w:shd w:val="pct30" w:color="FFFF00" w:fill="auto"/>
          </w:tcPr>
          <w:p w14:paraId="712A5966" w14:textId="77777777" w:rsidR="00AC74F7" w:rsidRDefault="00D0480E">
            <w:pPr>
              <w:pStyle w:val="CRCoverPage"/>
              <w:spacing w:after="0"/>
              <w:rPr>
                <w:lang w:val="en-US" w:eastAsia="zh-CN"/>
              </w:rPr>
            </w:pPr>
            <w:r>
              <w:rPr>
                <w:rFonts w:hint="eastAsia"/>
                <w:lang w:val="en-US" w:eastAsia="zh-CN"/>
              </w:rPr>
              <w:t>AIML_CN</w:t>
            </w:r>
          </w:p>
        </w:tc>
        <w:tc>
          <w:tcPr>
            <w:tcW w:w="567" w:type="dxa"/>
            <w:tcBorders>
              <w:left w:val="nil"/>
            </w:tcBorders>
          </w:tcPr>
          <w:p w14:paraId="712A5967" w14:textId="77777777" w:rsidR="00AC74F7" w:rsidRDefault="00AC74F7">
            <w:pPr>
              <w:pStyle w:val="CRCoverPage"/>
              <w:spacing w:after="0"/>
              <w:ind w:right="100"/>
            </w:pPr>
          </w:p>
        </w:tc>
        <w:tc>
          <w:tcPr>
            <w:tcW w:w="1417" w:type="dxa"/>
            <w:gridSpan w:val="3"/>
            <w:tcBorders>
              <w:left w:val="nil"/>
            </w:tcBorders>
          </w:tcPr>
          <w:p w14:paraId="712A5968" w14:textId="77777777" w:rsidR="00AC74F7" w:rsidRDefault="00D0480E">
            <w:pPr>
              <w:pStyle w:val="CRCoverPage"/>
              <w:spacing w:after="0"/>
              <w:jc w:val="right"/>
            </w:pPr>
            <w:r>
              <w:rPr>
                <w:b/>
                <w:i/>
              </w:rPr>
              <w:t>Date:</w:t>
            </w:r>
          </w:p>
        </w:tc>
        <w:tc>
          <w:tcPr>
            <w:tcW w:w="2127" w:type="dxa"/>
            <w:tcBorders>
              <w:right w:val="single" w:sz="4" w:space="0" w:color="auto"/>
            </w:tcBorders>
            <w:shd w:val="pct30" w:color="FFFF00" w:fill="auto"/>
          </w:tcPr>
          <w:p w14:paraId="712A5969" w14:textId="7EF42F43" w:rsidR="00AC74F7" w:rsidRDefault="00D0480E">
            <w:pPr>
              <w:pStyle w:val="CRCoverPage"/>
              <w:spacing w:after="0"/>
              <w:ind w:left="100"/>
              <w:rPr>
                <w:lang w:val="en-US" w:eastAsia="zh-CN"/>
              </w:rPr>
            </w:pPr>
            <w:r>
              <w:t>202</w:t>
            </w:r>
            <w:r>
              <w:rPr>
                <w:rFonts w:hint="eastAsia"/>
                <w:lang w:val="en-US" w:eastAsia="zh-CN"/>
              </w:rPr>
              <w:t>5-1</w:t>
            </w:r>
            <w:r w:rsidR="00664F20">
              <w:rPr>
                <w:lang w:val="en-US" w:eastAsia="zh-CN"/>
              </w:rPr>
              <w:t>1</w:t>
            </w:r>
            <w:r>
              <w:rPr>
                <w:rFonts w:hint="eastAsia"/>
                <w:lang w:val="en-US" w:eastAsia="zh-CN"/>
              </w:rPr>
              <w:t>-</w:t>
            </w:r>
            <w:r w:rsidR="00664F20">
              <w:rPr>
                <w:lang w:val="en-US" w:eastAsia="zh-CN"/>
              </w:rPr>
              <w:t>0</w:t>
            </w:r>
            <w:r>
              <w:rPr>
                <w:rFonts w:hint="eastAsia"/>
                <w:lang w:val="en-US" w:eastAsia="zh-CN"/>
              </w:rPr>
              <w:t>6</w:t>
            </w:r>
          </w:p>
        </w:tc>
      </w:tr>
      <w:tr w:rsidR="00AC74F7" w14:paraId="712A5970" w14:textId="77777777">
        <w:tc>
          <w:tcPr>
            <w:tcW w:w="1843" w:type="dxa"/>
            <w:tcBorders>
              <w:left w:val="single" w:sz="4" w:space="0" w:color="auto"/>
            </w:tcBorders>
          </w:tcPr>
          <w:p w14:paraId="712A596B" w14:textId="77777777" w:rsidR="00AC74F7" w:rsidRDefault="00AC74F7">
            <w:pPr>
              <w:pStyle w:val="CRCoverPage"/>
              <w:spacing w:after="0"/>
              <w:rPr>
                <w:b/>
                <w:i/>
                <w:sz w:val="8"/>
                <w:szCs w:val="8"/>
              </w:rPr>
            </w:pPr>
          </w:p>
        </w:tc>
        <w:tc>
          <w:tcPr>
            <w:tcW w:w="1986" w:type="dxa"/>
            <w:gridSpan w:val="4"/>
          </w:tcPr>
          <w:p w14:paraId="712A596C" w14:textId="77777777" w:rsidR="00AC74F7" w:rsidRDefault="00AC74F7">
            <w:pPr>
              <w:pStyle w:val="CRCoverPage"/>
              <w:spacing w:after="0"/>
              <w:rPr>
                <w:sz w:val="8"/>
                <w:szCs w:val="8"/>
              </w:rPr>
            </w:pPr>
          </w:p>
        </w:tc>
        <w:tc>
          <w:tcPr>
            <w:tcW w:w="2267" w:type="dxa"/>
            <w:gridSpan w:val="2"/>
          </w:tcPr>
          <w:p w14:paraId="712A596D" w14:textId="77777777" w:rsidR="00AC74F7" w:rsidRDefault="00AC74F7">
            <w:pPr>
              <w:pStyle w:val="CRCoverPage"/>
              <w:spacing w:after="0"/>
              <w:rPr>
                <w:sz w:val="8"/>
                <w:szCs w:val="8"/>
              </w:rPr>
            </w:pPr>
          </w:p>
        </w:tc>
        <w:tc>
          <w:tcPr>
            <w:tcW w:w="1417" w:type="dxa"/>
            <w:gridSpan w:val="3"/>
          </w:tcPr>
          <w:p w14:paraId="712A596E" w14:textId="77777777" w:rsidR="00AC74F7" w:rsidRDefault="00AC74F7">
            <w:pPr>
              <w:pStyle w:val="CRCoverPage"/>
              <w:spacing w:after="0"/>
              <w:rPr>
                <w:sz w:val="8"/>
                <w:szCs w:val="8"/>
              </w:rPr>
            </w:pPr>
          </w:p>
        </w:tc>
        <w:tc>
          <w:tcPr>
            <w:tcW w:w="2127" w:type="dxa"/>
            <w:tcBorders>
              <w:right w:val="single" w:sz="4" w:space="0" w:color="auto"/>
            </w:tcBorders>
          </w:tcPr>
          <w:p w14:paraId="712A596F" w14:textId="77777777" w:rsidR="00AC74F7" w:rsidRDefault="00AC74F7">
            <w:pPr>
              <w:pStyle w:val="CRCoverPage"/>
              <w:spacing w:after="0"/>
              <w:rPr>
                <w:sz w:val="8"/>
                <w:szCs w:val="8"/>
              </w:rPr>
            </w:pPr>
          </w:p>
        </w:tc>
      </w:tr>
      <w:tr w:rsidR="00AC74F7" w14:paraId="712A5976" w14:textId="77777777">
        <w:trPr>
          <w:cantSplit/>
        </w:trPr>
        <w:tc>
          <w:tcPr>
            <w:tcW w:w="1843" w:type="dxa"/>
            <w:tcBorders>
              <w:left w:val="single" w:sz="4" w:space="0" w:color="auto"/>
            </w:tcBorders>
          </w:tcPr>
          <w:p w14:paraId="712A5971" w14:textId="77777777" w:rsidR="00AC74F7" w:rsidRDefault="00D0480E">
            <w:pPr>
              <w:pStyle w:val="CRCoverPage"/>
              <w:tabs>
                <w:tab w:val="right" w:pos="1759"/>
              </w:tabs>
              <w:spacing w:after="0"/>
              <w:rPr>
                <w:b/>
                <w:i/>
              </w:rPr>
            </w:pPr>
            <w:r>
              <w:rPr>
                <w:b/>
                <w:i/>
              </w:rPr>
              <w:t>Category:</w:t>
            </w:r>
          </w:p>
        </w:tc>
        <w:tc>
          <w:tcPr>
            <w:tcW w:w="851" w:type="dxa"/>
            <w:shd w:val="pct30" w:color="FFFF00" w:fill="auto"/>
          </w:tcPr>
          <w:p w14:paraId="712A5972" w14:textId="77777777" w:rsidR="00AC74F7" w:rsidRDefault="00D0480E">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712A5973" w14:textId="77777777" w:rsidR="00AC74F7" w:rsidRDefault="00AC74F7">
            <w:pPr>
              <w:pStyle w:val="CRCoverPage"/>
              <w:spacing w:after="0"/>
            </w:pPr>
          </w:p>
        </w:tc>
        <w:tc>
          <w:tcPr>
            <w:tcW w:w="1417" w:type="dxa"/>
            <w:gridSpan w:val="3"/>
            <w:tcBorders>
              <w:left w:val="nil"/>
            </w:tcBorders>
          </w:tcPr>
          <w:p w14:paraId="712A5974" w14:textId="77777777" w:rsidR="00AC74F7" w:rsidRDefault="00D0480E">
            <w:pPr>
              <w:pStyle w:val="CRCoverPage"/>
              <w:spacing w:after="0"/>
              <w:jc w:val="right"/>
              <w:rPr>
                <w:b/>
                <w:i/>
              </w:rPr>
            </w:pPr>
            <w:r>
              <w:rPr>
                <w:b/>
                <w:i/>
              </w:rPr>
              <w:t>Release:</w:t>
            </w:r>
          </w:p>
        </w:tc>
        <w:tc>
          <w:tcPr>
            <w:tcW w:w="2127" w:type="dxa"/>
            <w:tcBorders>
              <w:right w:val="single" w:sz="4" w:space="0" w:color="auto"/>
            </w:tcBorders>
            <w:shd w:val="pct30" w:color="FFFF00" w:fill="auto"/>
          </w:tcPr>
          <w:p w14:paraId="712A5975" w14:textId="77777777" w:rsidR="00AC74F7" w:rsidRDefault="00D0480E">
            <w:pPr>
              <w:pStyle w:val="CRCoverPage"/>
              <w:spacing w:after="0"/>
              <w:ind w:left="100"/>
              <w:rPr>
                <w:lang w:eastAsia="zh-CN"/>
              </w:rPr>
            </w:pPr>
            <w:r>
              <w:t>Rel-1</w:t>
            </w:r>
            <w:r>
              <w:rPr>
                <w:rFonts w:hint="eastAsia"/>
                <w:lang w:val="en-US" w:eastAsia="zh-CN"/>
              </w:rPr>
              <w:t>9</w:t>
            </w:r>
          </w:p>
        </w:tc>
      </w:tr>
      <w:tr w:rsidR="00AC74F7" w14:paraId="712A597B" w14:textId="77777777">
        <w:tc>
          <w:tcPr>
            <w:tcW w:w="1843" w:type="dxa"/>
            <w:tcBorders>
              <w:left w:val="single" w:sz="4" w:space="0" w:color="auto"/>
              <w:bottom w:val="single" w:sz="4" w:space="0" w:color="auto"/>
            </w:tcBorders>
          </w:tcPr>
          <w:p w14:paraId="712A5977" w14:textId="77777777" w:rsidR="00AC74F7" w:rsidRDefault="00AC74F7">
            <w:pPr>
              <w:pStyle w:val="CRCoverPage"/>
              <w:spacing w:after="0"/>
              <w:rPr>
                <w:b/>
                <w:i/>
              </w:rPr>
            </w:pPr>
          </w:p>
        </w:tc>
        <w:tc>
          <w:tcPr>
            <w:tcW w:w="4677" w:type="dxa"/>
            <w:gridSpan w:val="8"/>
            <w:tcBorders>
              <w:bottom w:val="single" w:sz="4" w:space="0" w:color="auto"/>
            </w:tcBorders>
          </w:tcPr>
          <w:p w14:paraId="712A5978" w14:textId="77777777" w:rsidR="00AC74F7" w:rsidRDefault="00D0480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2A5979" w14:textId="77777777" w:rsidR="00AC74F7" w:rsidRDefault="00D0480E">
            <w:pPr>
              <w:pStyle w:val="CRCoverPage"/>
            </w:pPr>
            <w:r>
              <w:rPr>
                <w:sz w:val="18"/>
              </w:rPr>
              <w:t>Detailed explanations of the above categories can</w:t>
            </w:r>
            <w:r>
              <w:rPr>
                <w:sz w:val="18"/>
              </w:rPr>
              <w:br/>
              <w:t xml:space="preserve">be found in 3GPP </w:t>
            </w:r>
            <w:hyperlink r:id="rId10" w:history="1">
              <w:r w:rsidR="00AC74F7">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12A597A" w14:textId="77777777" w:rsidR="00AC74F7" w:rsidRDefault="00D0480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AC74F7" w14:paraId="712A597E" w14:textId="77777777">
        <w:trPr>
          <w:trHeight w:val="143"/>
        </w:trPr>
        <w:tc>
          <w:tcPr>
            <w:tcW w:w="1843" w:type="dxa"/>
          </w:tcPr>
          <w:p w14:paraId="712A597C" w14:textId="77777777" w:rsidR="00AC74F7" w:rsidRDefault="00AC74F7">
            <w:pPr>
              <w:pStyle w:val="CRCoverPage"/>
              <w:spacing w:after="0"/>
              <w:rPr>
                <w:b/>
                <w:i/>
                <w:sz w:val="8"/>
                <w:szCs w:val="8"/>
              </w:rPr>
            </w:pPr>
          </w:p>
        </w:tc>
        <w:tc>
          <w:tcPr>
            <w:tcW w:w="7797" w:type="dxa"/>
            <w:gridSpan w:val="10"/>
          </w:tcPr>
          <w:p w14:paraId="712A597D" w14:textId="77777777" w:rsidR="00AC74F7" w:rsidRDefault="00AC74F7">
            <w:pPr>
              <w:pStyle w:val="CRCoverPage"/>
              <w:spacing w:after="0"/>
              <w:rPr>
                <w:sz w:val="8"/>
                <w:szCs w:val="8"/>
              </w:rPr>
            </w:pPr>
          </w:p>
        </w:tc>
      </w:tr>
      <w:tr w:rsidR="00AC74F7" w14:paraId="712A5982" w14:textId="77777777">
        <w:trPr>
          <w:trHeight w:val="662"/>
        </w:trPr>
        <w:tc>
          <w:tcPr>
            <w:tcW w:w="2694" w:type="dxa"/>
            <w:gridSpan w:val="2"/>
            <w:tcBorders>
              <w:top w:val="single" w:sz="4" w:space="0" w:color="auto"/>
              <w:left w:val="single" w:sz="4" w:space="0" w:color="auto"/>
            </w:tcBorders>
          </w:tcPr>
          <w:p w14:paraId="712A597F" w14:textId="77777777" w:rsidR="00AC74F7" w:rsidRDefault="00D0480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12A5980" w14:textId="77777777" w:rsidR="00AC74F7" w:rsidRDefault="00D0480E">
            <w:pPr>
              <w:rPr>
                <w:rFonts w:ascii="Arial" w:hAnsi="Arial" w:cs="Arial"/>
                <w:lang w:val="en-US" w:eastAsia="zh-CN"/>
              </w:rPr>
            </w:pPr>
            <w:r>
              <w:rPr>
                <w:rFonts w:ascii="Arial" w:hAnsi="Arial" w:cs="Arial" w:hint="eastAsia"/>
                <w:lang w:val="en-US" w:eastAsia="zh-CN"/>
              </w:rPr>
              <w:t>As we agreed in previous meetings that the VFL clients may report a sample loss to VFL server during VFL training. However, if the sample loss is too much (e.g. more than 50%), the clients may no longer appropriate for VFL training and VFL inference.</w:t>
            </w:r>
          </w:p>
          <w:p w14:paraId="712A5981" w14:textId="77777777" w:rsidR="00AC74F7" w:rsidRDefault="00D0480E">
            <w:pPr>
              <w:rPr>
                <w:rFonts w:ascii="Arial" w:hAnsi="Arial" w:cs="Arial"/>
                <w:lang w:val="en-US" w:eastAsia="zh-CN"/>
              </w:rPr>
            </w:pPr>
            <w:r>
              <w:rPr>
                <w:rFonts w:ascii="Arial" w:hAnsi="Arial" w:cs="Arial" w:hint="eastAsia"/>
                <w:lang w:val="en-US" w:eastAsia="zh-CN"/>
              </w:rPr>
              <w:t>We agreed in Orlando that the VFL server may send a maximum response time to VFL clients during training. In some cases, the client may not able to response intermediate training result on time, the clients may no longer appropriate for VFL training if the Analytics ID is time-sensitive case.</w:t>
            </w:r>
          </w:p>
        </w:tc>
      </w:tr>
      <w:tr w:rsidR="00AC74F7" w14:paraId="712A5985" w14:textId="77777777">
        <w:trPr>
          <w:trHeight w:val="90"/>
        </w:trPr>
        <w:tc>
          <w:tcPr>
            <w:tcW w:w="2694" w:type="dxa"/>
            <w:gridSpan w:val="2"/>
            <w:tcBorders>
              <w:left w:val="single" w:sz="4" w:space="0" w:color="auto"/>
            </w:tcBorders>
          </w:tcPr>
          <w:p w14:paraId="712A5983" w14:textId="77777777" w:rsidR="00AC74F7" w:rsidRDefault="00AC74F7">
            <w:pPr>
              <w:pStyle w:val="CRCoverPage"/>
              <w:spacing w:after="0"/>
              <w:rPr>
                <w:b/>
                <w:i/>
                <w:sz w:val="8"/>
                <w:szCs w:val="8"/>
              </w:rPr>
            </w:pPr>
          </w:p>
        </w:tc>
        <w:tc>
          <w:tcPr>
            <w:tcW w:w="6946" w:type="dxa"/>
            <w:gridSpan w:val="9"/>
            <w:tcBorders>
              <w:right w:val="single" w:sz="4" w:space="0" w:color="auto"/>
            </w:tcBorders>
          </w:tcPr>
          <w:p w14:paraId="712A5984" w14:textId="77777777" w:rsidR="00AC74F7" w:rsidRDefault="00AC74F7">
            <w:pPr>
              <w:pStyle w:val="CRCoverPage"/>
              <w:spacing w:after="0"/>
              <w:rPr>
                <w:sz w:val="8"/>
                <w:szCs w:val="8"/>
              </w:rPr>
            </w:pPr>
          </w:p>
        </w:tc>
      </w:tr>
      <w:tr w:rsidR="00AC74F7" w14:paraId="712A5988" w14:textId="77777777">
        <w:trPr>
          <w:trHeight w:val="653"/>
        </w:trPr>
        <w:tc>
          <w:tcPr>
            <w:tcW w:w="2694" w:type="dxa"/>
            <w:gridSpan w:val="2"/>
            <w:tcBorders>
              <w:left w:val="single" w:sz="4" w:space="0" w:color="auto"/>
            </w:tcBorders>
          </w:tcPr>
          <w:p w14:paraId="712A5986" w14:textId="77777777" w:rsidR="00AC74F7" w:rsidRDefault="00D0480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2A5987" w14:textId="77777777" w:rsidR="00AC74F7" w:rsidRDefault="00D0480E">
            <w:pPr>
              <w:spacing w:before="60" w:after="0"/>
              <w:rPr>
                <w:rFonts w:ascii="Arial" w:hAnsi="Arial" w:cs="Arial"/>
                <w:lang w:val="en-US" w:eastAsia="zh-CN"/>
              </w:rPr>
            </w:pPr>
            <w:r>
              <w:rPr>
                <w:rFonts w:ascii="Arial" w:hAnsi="Arial" w:cs="Arial" w:hint="eastAsia"/>
                <w:lang w:val="en-US" w:eastAsia="zh-CN"/>
              </w:rPr>
              <w:t>Add the server may request some or all of the clients leave VFL training process or stop the whole VFL training process, base on the reported sample loss information and can not response on time indication.</w:t>
            </w:r>
          </w:p>
        </w:tc>
      </w:tr>
      <w:tr w:rsidR="00AC74F7" w14:paraId="712A598B" w14:textId="77777777">
        <w:tc>
          <w:tcPr>
            <w:tcW w:w="2694" w:type="dxa"/>
            <w:gridSpan w:val="2"/>
            <w:tcBorders>
              <w:left w:val="single" w:sz="4" w:space="0" w:color="auto"/>
            </w:tcBorders>
          </w:tcPr>
          <w:p w14:paraId="712A5989" w14:textId="77777777" w:rsidR="00AC74F7" w:rsidRDefault="00AC74F7">
            <w:pPr>
              <w:pStyle w:val="CRCoverPage"/>
              <w:spacing w:after="0"/>
              <w:rPr>
                <w:b/>
                <w:i/>
                <w:sz w:val="8"/>
                <w:szCs w:val="8"/>
              </w:rPr>
            </w:pPr>
          </w:p>
        </w:tc>
        <w:tc>
          <w:tcPr>
            <w:tcW w:w="6946" w:type="dxa"/>
            <w:gridSpan w:val="9"/>
            <w:tcBorders>
              <w:right w:val="single" w:sz="4" w:space="0" w:color="auto"/>
            </w:tcBorders>
          </w:tcPr>
          <w:p w14:paraId="712A598A" w14:textId="77777777" w:rsidR="00AC74F7" w:rsidRDefault="00AC74F7">
            <w:pPr>
              <w:pStyle w:val="CRCoverPage"/>
              <w:spacing w:after="0"/>
              <w:rPr>
                <w:sz w:val="8"/>
                <w:szCs w:val="8"/>
              </w:rPr>
            </w:pPr>
          </w:p>
        </w:tc>
      </w:tr>
      <w:tr w:rsidR="00AC74F7" w14:paraId="712A598E" w14:textId="77777777">
        <w:trPr>
          <w:trHeight w:val="333"/>
        </w:trPr>
        <w:tc>
          <w:tcPr>
            <w:tcW w:w="2694" w:type="dxa"/>
            <w:gridSpan w:val="2"/>
            <w:tcBorders>
              <w:left w:val="single" w:sz="4" w:space="0" w:color="auto"/>
              <w:bottom w:val="single" w:sz="4" w:space="0" w:color="auto"/>
            </w:tcBorders>
          </w:tcPr>
          <w:p w14:paraId="712A598C" w14:textId="77777777" w:rsidR="00AC74F7" w:rsidRDefault="00D0480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2A598D" w14:textId="77777777" w:rsidR="00AC74F7" w:rsidRDefault="00D0480E">
            <w:pPr>
              <w:pStyle w:val="CRCoverPage"/>
              <w:spacing w:after="0"/>
              <w:rPr>
                <w:lang w:val="en-US" w:eastAsia="zh-CN"/>
              </w:rPr>
            </w:pPr>
            <w:r>
              <w:rPr>
                <w:rFonts w:hint="eastAsia"/>
                <w:lang w:val="en-US" w:eastAsia="zh-CN"/>
              </w:rPr>
              <w:t>Bad VFL training and VFL inference quality resulting low quality analytics output, some computational resources waste.</w:t>
            </w:r>
          </w:p>
        </w:tc>
      </w:tr>
      <w:tr w:rsidR="00AC74F7" w14:paraId="712A5991" w14:textId="77777777">
        <w:tc>
          <w:tcPr>
            <w:tcW w:w="2694" w:type="dxa"/>
            <w:gridSpan w:val="2"/>
          </w:tcPr>
          <w:p w14:paraId="712A598F" w14:textId="77777777" w:rsidR="00AC74F7" w:rsidRDefault="00AC74F7">
            <w:pPr>
              <w:pStyle w:val="CRCoverPage"/>
              <w:spacing w:after="0"/>
              <w:rPr>
                <w:b/>
                <w:i/>
                <w:sz w:val="8"/>
                <w:szCs w:val="8"/>
              </w:rPr>
            </w:pPr>
          </w:p>
        </w:tc>
        <w:tc>
          <w:tcPr>
            <w:tcW w:w="6946" w:type="dxa"/>
            <w:gridSpan w:val="9"/>
          </w:tcPr>
          <w:p w14:paraId="712A5990" w14:textId="77777777" w:rsidR="00AC74F7" w:rsidRDefault="00AC74F7">
            <w:pPr>
              <w:pStyle w:val="CRCoverPage"/>
              <w:spacing w:after="0"/>
              <w:rPr>
                <w:sz w:val="8"/>
                <w:szCs w:val="8"/>
              </w:rPr>
            </w:pPr>
          </w:p>
        </w:tc>
      </w:tr>
      <w:tr w:rsidR="00AC74F7" w14:paraId="712A5994" w14:textId="77777777">
        <w:tc>
          <w:tcPr>
            <w:tcW w:w="2694" w:type="dxa"/>
            <w:gridSpan w:val="2"/>
            <w:tcBorders>
              <w:top w:val="single" w:sz="4" w:space="0" w:color="auto"/>
              <w:left w:val="single" w:sz="4" w:space="0" w:color="auto"/>
            </w:tcBorders>
          </w:tcPr>
          <w:p w14:paraId="712A5992" w14:textId="77777777" w:rsidR="00AC74F7" w:rsidRDefault="00D0480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2A5993" w14:textId="77777777" w:rsidR="00AC74F7" w:rsidRDefault="00D0480E">
            <w:pPr>
              <w:pStyle w:val="CRCoverPage"/>
              <w:spacing w:after="0"/>
              <w:rPr>
                <w:lang w:val="en-US" w:eastAsia="zh-CN"/>
              </w:rPr>
            </w:pPr>
            <w:r>
              <w:rPr>
                <w:lang w:eastAsia="ko-KR"/>
              </w:rPr>
              <w:t>6.2H.2.</w:t>
            </w:r>
            <w:r>
              <w:rPr>
                <w:rFonts w:hint="eastAsia"/>
                <w:lang w:val="en-US" w:eastAsia="zh-CN"/>
              </w:rPr>
              <w:t>3</w:t>
            </w:r>
            <w:r>
              <w:rPr>
                <w:lang w:eastAsia="ko-KR"/>
              </w:rPr>
              <w:t>.1</w:t>
            </w:r>
            <w:r>
              <w:rPr>
                <w:rFonts w:hint="eastAsia"/>
                <w:lang w:val="en-US" w:eastAsia="zh-CN"/>
              </w:rPr>
              <w:t>, 6.2H.2.4.1</w:t>
            </w:r>
          </w:p>
        </w:tc>
      </w:tr>
      <w:tr w:rsidR="00AC74F7" w14:paraId="712A5997" w14:textId="77777777">
        <w:tc>
          <w:tcPr>
            <w:tcW w:w="2694" w:type="dxa"/>
            <w:gridSpan w:val="2"/>
            <w:tcBorders>
              <w:left w:val="single" w:sz="4" w:space="0" w:color="auto"/>
            </w:tcBorders>
          </w:tcPr>
          <w:p w14:paraId="712A5995" w14:textId="77777777" w:rsidR="00AC74F7" w:rsidRDefault="00AC74F7">
            <w:pPr>
              <w:pStyle w:val="CRCoverPage"/>
              <w:spacing w:after="0"/>
              <w:rPr>
                <w:b/>
                <w:i/>
                <w:sz w:val="8"/>
                <w:szCs w:val="8"/>
                <w:lang w:val="fr-FR"/>
              </w:rPr>
            </w:pPr>
          </w:p>
        </w:tc>
        <w:tc>
          <w:tcPr>
            <w:tcW w:w="6946" w:type="dxa"/>
            <w:gridSpan w:val="9"/>
            <w:tcBorders>
              <w:right w:val="single" w:sz="4" w:space="0" w:color="auto"/>
            </w:tcBorders>
          </w:tcPr>
          <w:p w14:paraId="712A5996" w14:textId="77777777" w:rsidR="00AC74F7" w:rsidRDefault="00AC74F7">
            <w:pPr>
              <w:pStyle w:val="CRCoverPage"/>
              <w:spacing w:after="0"/>
              <w:rPr>
                <w:sz w:val="8"/>
                <w:szCs w:val="8"/>
                <w:lang w:val="fr-FR"/>
              </w:rPr>
            </w:pPr>
          </w:p>
        </w:tc>
      </w:tr>
      <w:tr w:rsidR="00AC74F7" w14:paraId="712A599D" w14:textId="77777777">
        <w:tc>
          <w:tcPr>
            <w:tcW w:w="2694" w:type="dxa"/>
            <w:gridSpan w:val="2"/>
            <w:tcBorders>
              <w:left w:val="single" w:sz="4" w:space="0" w:color="auto"/>
            </w:tcBorders>
          </w:tcPr>
          <w:p w14:paraId="712A5998" w14:textId="77777777" w:rsidR="00AC74F7" w:rsidRDefault="00AC74F7">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12A5999" w14:textId="77777777" w:rsidR="00AC74F7" w:rsidRDefault="00D0480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A599A" w14:textId="77777777" w:rsidR="00AC74F7" w:rsidRDefault="00D0480E">
            <w:pPr>
              <w:pStyle w:val="CRCoverPage"/>
              <w:spacing w:after="0"/>
              <w:jc w:val="center"/>
              <w:rPr>
                <w:b/>
                <w:caps/>
              </w:rPr>
            </w:pPr>
            <w:r>
              <w:rPr>
                <w:b/>
                <w:caps/>
              </w:rPr>
              <w:t>N</w:t>
            </w:r>
          </w:p>
        </w:tc>
        <w:tc>
          <w:tcPr>
            <w:tcW w:w="2977" w:type="dxa"/>
            <w:gridSpan w:val="4"/>
          </w:tcPr>
          <w:p w14:paraId="712A599B" w14:textId="77777777" w:rsidR="00AC74F7" w:rsidRDefault="00AC74F7">
            <w:pPr>
              <w:pStyle w:val="CRCoverPage"/>
              <w:tabs>
                <w:tab w:val="right" w:pos="2893"/>
              </w:tabs>
              <w:spacing w:after="0"/>
            </w:pPr>
          </w:p>
        </w:tc>
        <w:tc>
          <w:tcPr>
            <w:tcW w:w="3401" w:type="dxa"/>
            <w:gridSpan w:val="3"/>
            <w:tcBorders>
              <w:right w:val="single" w:sz="4" w:space="0" w:color="auto"/>
            </w:tcBorders>
            <w:shd w:val="clear" w:color="FFFF00" w:fill="auto"/>
          </w:tcPr>
          <w:p w14:paraId="712A599C" w14:textId="77777777" w:rsidR="00AC74F7" w:rsidRDefault="00AC74F7">
            <w:pPr>
              <w:pStyle w:val="CRCoverPage"/>
              <w:spacing w:after="0"/>
              <w:ind w:left="99"/>
            </w:pPr>
          </w:p>
        </w:tc>
      </w:tr>
      <w:tr w:rsidR="00AC74F7" w14:paraId="712A59A3" w14:textId="77777777">
        <w:tc>
          <w:tcPr>
            <w:tcW w:w="2694" w:type="dxa"/>
            <w:gridSpan w:val="2"/>
            <w:tcBorders>
              <w:left w:val="single" w:sz="4" w:space="0" w:color="auto"/>
            </w:tcBorders>
          </w:tcPr>
          <w:p w14:paraId="712A599E" w14:textId="77777777" w:rsidR="00AC74F7" w:rsidRDefault="00D0480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2A599F" w14:textId="77777777" w:rsidR="00AC74F7" w:rsidRDefault="00AC74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2A59A0" w14:textId="77777777" w:rsidR="00AC74F7" w:rsidRDefault="00D0480E">
            <w:pPr>
              <w:pStyle w:val="CRCoverPage"/>
              <w:spacing w:after="0"/>
              <w:jc w:val="center"/>
              <w:rPr>
                <w:b/>
                <w:caps/>
              </w:rPr>
            </w:pPr>
            <w:r>
              <w:rPr>
                <w:b/>
                <w:caps/>
              </w:rPr>
              <w:t>X</w:t>
            </w:r>
          </w:p>
        </w:tc>
        <w:tc>
          <w:tcPr>
            <w:tcW w:w="2977" w:type="dxa"/>
            <w:gridSpan w:val="4"/>
          </w:tcPr>
          <w:p w14:paraId="712A59A1" w14:textId="77777777" w:rsidR="00AC74F7" w:rsidRDefault="00D0480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12A59A2" w14:textId="77777777" w:rsidR="00AC74F7" w:rsidRDefault="00D0480E">
            <w:pPr>
              <w:pStyle w:val="CRCoverPage"/>
              <w:spacing w:after="0"/>
              <w:ind w:left="99"/>
            </w:pPr>
            <w:r>
              <w:t>TS/TR ... CR ...</w:t>
            </w:r>
          </w:p>
        </w:tc>
      </w:tr>
      <w:tr w:rsidR="00AC74F7" w14:paraId="712A59A9" w14:textId="77777777">
        <w:tc>
          <w:tcPr>
            <w:tcW w:w="2694" w:type="dxa"/>
            <w:gridSpan w:val="2"/>
            <w:tcBorders>
              <w:left w:val="single" w:sz="4" w:space="0" w:color="auto"/>
            </w:tcBorders>
          </w:tcPr>
          <w:p w14:paraId="712A59A4" w14:textId="77777777" w:rsidR="00AC74F7" w:rsidRDefault="00D0480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2A59A5" w14:textId="77777777" w:rsidR="00AC74F7" w:rsidRDefault="00AC74F7">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2A59A6" w14:textId="77777777" w:rsidR="00AC74F7" w:rsidRDefault="00D0480E">
            <w:pPr>
              <w:pStyle w:val="CRCoverPage"/>
              <w:spacing w:after="0"/>
              <w:jc w:val="center"/>
              <w:rPr>
                <w:b/>
                <w:caps/>
              </w:rPr>
            </w:pPr>
            <w:r>
              <w:rPr>
                <w:b/>
                <w:caps/>
              </w:rPr>
              <w:t>X</w:t>
            </w:r>
          </w:p>
        </w:tc>
        <w:tc>
          <w:tcPr>
            <w:tcW w:w="2977" w:type="dxa"/>
            <w:gridSpan w:val="4"/>
          </w:tcPr>
          <w:p w14:paraId="712A59A7" w14:textId="77777777" w:rsidR="00AC74F7" w:rsidRDefault="00D0480E">
            <w:pPr>
              <w:pStyle w:val="CRCoverPage"/>
              <w:spacing w:after="0"/>
            </w:pPr>
            <w:r>
              <w:t xml:space="preserve"> Test specifications</w:t>
            </w:r>
          </w:p>
        </w:tc>
        <w:tc>
          <w:tcPr>
            <w:tcW w:w="3401" w:type="dxa"/>
            <w:gridSpan w:val="3"/>
            <w:tcBorders>
              <w:right w:val="single" w:sz="4" w:space="0" w:color="auto"/>
            </w:tcBorders>
            <w:shd w:val="pct30" w:color="FFFF00" w:fill="auto"/>
          </w:tcPr>
          <w:p w14:paraId="712A59A8" w14:textId="77777777" w:rsidR="00AC74F7" w:rsidRDefault="00D0480E">
            <w:pPr>
              <w:pStyle w:val="CRCoverPage"/>
              <w:spacing w:after="0"/>
              <w:ind w:left="99"/>
            </w:pPr>
            <w:r>
              <w:t>TS/TR ... CR ...</w:t>
            </w:r>
          </w:p>
        </w:tc>
      </w:tr>
      <w:tr w:rsidR="00AC74F7" w14:paraId="712A59AF" w14:textId="77777777">
        <w:tc>
          <w:tcPr>
            <w:tcW w:w="2694" w:type="dxa"/>
            <w:gridSpan w:val="2"/>
            <w:tcBorders>
              <w:left w:val="single" w:sz="4" w:space="0" w:color="auto"/>
            </w:tcBorders>
          </w:tcPr>
          <w:p w14:paraId="712A59AA" w14:textId="77777777" w:rsidR="00AC74F7" w:rsidRDefault="00D0480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2A59AB" w14:textId="77777777" w:rsidR="00AC74F7" w:rsidRDefault="00AC74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2A59AC" w14:textId="77777777" w:rsidR="00AC74F7" w:rsidRDefault="00D0480E">
            <w:pPr>
              <w:pStyle w:val="CRCoverPage"/>
              <w:spacing w:after="0"/>
              <w:jc w:val="center"/>
              <w:rPr>
                <w:b/>
                <w:caps/>
              </w:rPr>
            </w:pPr>
            <w:r>
              <w:rPr>
                <w:b/>
                <w:caps/>
              </w:rPr>
              <w:t>x</w:t>
            </w:r>
          </w:p>
        </w:tc>
        <w:tc>
          <w:tcPr>
            <w:tcW w:w="2977" w:type="dxa"/>
            <w:gridSpan w:val="4"/>
          </w:tcPr>
          <w:p w14:paraId="712A59AD" w14:textId="77777777" w:rsidR="00AC74F7" w:rsidRDefault="00D0480E">
            <w:pPr>
              <w:pStyle w:val="CRCoverPage"/>
              <w:spacing w:after="0"/>
            </w:pPr>
            <w:r>
              <w:t xml:space="preserve"> O&amp;M Specifications</w:t>
            </w:r>
          </w:p>
        </w:tc>
        <w:tc>
          <w:tcPr>
            <w:tcW w:w="3401" w:type="dxa"/>
            <w:gridSpan w:val="3"/>
            <w:tcBorders>
              <w:right w:val="single" w:sz="4" w:space="0" w:color="auto"/>
            </w:tcBorders>
            <w:shd w:val="pct30" w:color="FFFF00" w:fill="auto"/>
          </w:tcPr>
          <w:p w14:paraId="712A59AE" w14:textId="77777777" w:rsidR="00AC74F7" w:rsidRDefault="00D0480E">
            <w:pPr>
              <w:pStyle w:val="CRCoverPage"/>
              <w:spacing w:after="0"/>
              <w:ind w:left="99"/>
            </w:pPr>
            <w:r>
              <w:t>TS/TR ... CR ...</w:t>
            </w:r>
          </w:p>
        </w:tc>
      </w:tr>
      <w:tr w:rsidR="00AC74F7" w14:paraId="712A59B2" w14:textId="77777777">
        <w:tc>
          <w:tcPr>
            <w:tcW w:w="2694" w:type="dxa"/>
            <w:gridSpan w:val="2"/>
            <w:tcBorders>
              <w:left w:val="single" w:sz="4" w:space="0" w:color="auto"/>
            </w:tcBorders>
          </w:tcPr>
          <w:p w14:paraId="712A59B0" w14:textId="77777777" w:rsidR="00AC74F7" w:rsidRDefault="00AC74F7">
            <w:pPr>
              <w:pStyle w:val="CRCoverPage"/>
              <w:spacing w:after="0"/>
              <w:rPr>
                <w:b/>
                <w:i/>
              </w:rPr>
            </w:pPr>
          </w:p>
        </w:tc>
        <w:tc>
          <w:tcPr>
            <w:tcW w:w="6946" w:type="dxa"/>
            <w:gridSpan w:val="9"/>
            <w:tcBorders>
              <w:right w:val="single" w:sz="4" w:space="0" w:color="auto"/>
            </w:tcBorders>
          </w:tcPr>
          <w:p w14:paraId="712A59B1" w14:textId="77777777" w:rsidR="00AC74F7" w:rsidRDefault="00AC74F7">
            <w:pPr>
              <w:pStyle w:val="CRCoverPage"/>
              <w:spacing w:after="0"/>
            </w:pPr>
          </w:p>
        </w:tc>
      </w:tr>
      <w:tr w:rsidR="00AC74F7" w14:paraId="712A59B5" w14:textId="77777777">
        <w:tc>
          <w:tcPr>
            <w:tcW w:w="2694" w:type="dxa"/>
            <w:gridSpan w:val="2"/>
            <w:tcBorders>
              <w:left w:val="single" w:sz="4" w:space="0" w:color="auto"/>
              <w:bottom w:val="single" w:sz="4" w:space="0" w:color="auto"/>
            </w:tcBorders>
          </w:tcPr>
          <w:p w14:paraId="712A59B3" w14:textId="77777777" w:rsidR="00AC74F7" w:rsidRDefault="00D0480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12A59B4" w14:textId="77777777" w:rsidR="00AC74F7" w:rsidRDefault="00AC74F7">
            <w:pPr>
              <w:pStyle w:val="CRCoverPage"/>
              <w:spacing w:after="0"/>
              <w:ind w:left="100"/>
            </w:pPr>
          </w:p>
        </w:tc>
      </w:tr>
      <w:tr w:rsidR="00AC74F7" w14:paraId="712A59B8" w14:textId="77777777">
        <w:tc>
          <w:tcPr>
            <w:tcW w:w="2694" w:type="dxa"/>
            <w:gridSpan w:val="2"/>
            <w:tcBorders>
              <w:top w:val="single" w:sz="4" w:space="0" w:color="auto"/>
              <w:bottom w:val="single" w:sz="4" w:space="0" w:color="auto"/>
            </w:tcBorders>
          </w:tcPr>
          <w:p w14:paraId="712A59B6" w14:textId="77777777" w:rsidR="00AC74F7" w:rsidRDefault="00AC74F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12A59B7" w14:textId="77777777" w:rsidR="00AC74F7" w:rsidRDefault="00AC74F7">
            <w:pPr>
              <w:pStyle w:val="CRCoverPage"/>
              <w:spacing w:after="0"/>
              <w:ind w:left="100"/>
              <w:rPr>
                <w:sz w:val="8"/>
                <w:szCs w:val="8"/>
              </w:rPr>
            </w:pPr>
          </w:p>
        </w:tc>
      </w:tr>
      <w:tr w:rsidR="00AC74F7" w14:paraId="712A59BB" w14:textId="77777777">
        <w:tc>
          <w:tcPr>
            <w:tcW w:w="2694" w:type="dxa"/>
            <w:gridSpan w:val="2"/>
            <w:tcBorders>
              <w:top w:val="single" w:sz="4" w:space="0" w:color="auto"/>
              <w:left w:val="single" w:sz="4" w:space="0" w:color="auto"/>
              <w:bottom w:val="single" w:sz="4" w:space="0" w:color="auto"/>
            </w:tcBorders>
          </w:tcPr>
          <w:p w14:paraId="712A59B9" w14:textId="77777777" w:rsidR="00AC74F7" w:rsidRDefault="00D0480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525FF2" w14:textId="77777777" w:rsidR="00300EE7" w:rsidRPr="00237358" w:rsidRDefault="00A72B59">
            <w:pPr>
              <w:pStyle w:val="CRCoverPage"/>
              <w:spacing w:after="0"/>
              <w:ind w:left="100"/>
              <w:rPr>
                <w:b/>
                <w:bCs/>
                <w:u w:val="single"/>
              </w:rPr>
            </w:pPr>
            <w:r w:rsidRPr="00237358">
              <w:rPr>
                <w:b/>
                <w:bCs/>
                <w:u w:val="single"/>
              </w:rPr>
              <w:t>From rev. 2 to rev. 3</w:t>
            </w:r>
            <w:r w:rsidR="00300EE7" w:rsidRPr="00237358">
              <w:rPr>
                <w:b/>
                <w:bCs/>
                <w:u w:val="single"/>
              </w:rPr>
              <w:t>:</w:t>
            </w:r>
          </w:p>
          <w:p w14:paraId="0A65D314" w14:textId="28715EE6" w:rsidR="00AC74F7" w:rsidRDefault="00102143">
            <w:pPr>
              <w:pStyle w:val="CRCoverPage"/>
              <w:spacing w:after="0"/>
              <w:ind w:left="100"/>
              <w:rPr>
                <w:lang w:eastAsia="zh-CN"/>
              </w:rPr>
            </w:pPr>
            <w:r>
              <w:t>This version remove</w:t>
            </w:r>
            <w:r w:rsidR="006357FE">
              <w:t>s</w:t>
            </w:r>
            <w:r>
              <w:t xml:space="preserve"> from 6.2H.2.3.1 the possibility of sending on the VFL training process the </w:t>
            </w:r>
            <w:r w:rsidR="00287910">
              <w:t xml:space="preserve">training re-start time on </w:t>
            </w:r>
            <w:r>
              <w:rPr>
                <w:rFonts w:hint="eastAsia"/>
                <w:lang w:val="en-US" w:eastAsia="zh-CN"/>
              </w:rPr>
              <w:t>VFL termination message</w:t>
            </w:r>
            <w:r w:rsidR="00287910">
              <w:rPr>
                <w:lang w:val="en-US" w:eastAsia="zh-CN"/>
              </w:rPr>
              <w:t>s.</w:t>
            </w:r>
            <w:r>
              <w:rPr>
                <w:rFonts w:hint="eastAsia"/>
                <w:lang w:val="en-US" w:eastAsia="zh-CN"/>
              </w:rPr>
              <w:t xml:space="preserve"> </w:t>
            </w:r>
            <w:r w:rsidR="00E91973" w:rsidRPr="00E91973">
              <w:rPr>
                <w:lang w:eastAsia="zh-CN"/>
              </w:rPr>
              <w:t>Standard DELETE operation does not include any data on the request body. Including VFL training re-start time on DELETE operation force</w:t>
            </w:r>
            <w:r w:rsidR="007400FD">
              <w:rPr>
                <w:lang w:eastAsia="zh-CN"/>
              </w:rPr>
              <w:t xml:space="preserve">s to </w:t>
            </w:r>
            <w:r w:rsidR="00E91973" w:rsidRPr="00E91973">
              <w:rPr>
                <w:lang w:eastAsia="zh-CN"/>
              </w:rPr>
              <w:t xml:space="preserve">create a </w:t>
            </w:r>
            <w:r w:rsidR="00E91973" w:rsidRPr="00E91973">
              <w:rPr>
                <w:lang w:eastAsia="zh-CN"/>
              </w:rPr>
              <w:lastRenderedPageBreak/>
              <w:t>customized operation</w:t>
            </w:r>
            <w:r w:rsidR="007400FD">
              <w:rPr>
                <w:lang w:eastAsia="zh-CN"/>
              </w:rPr>
              <w:t xml:space="preserve"> on Stage 3 for something that can be controlled by the </w:t>
            </w:r>
            <w:r w:rsidR="00E91973" w:rsidRPr="00E91973">
              <w:rPr>
                <w:lang w:eastAsia="zh-CN"/>
              </w:rPr>
              <w:t xml:space="preserve">VFL server. </w:t>
            </w:r>
            <w:r w:rsidR="007400FD">
              <w:rPr>
                <w:lang w:eastAsia="zh-CN"/>
              </w:rPr>
              <w:t xml:space="preserve">Instead of sending the </w:t>
            </w:r>
            <w:r w:rsidR="005B641A">
              <w:rPr>
                <w:lang w:eastAsia="zh-CN"/>
              </w:rPr>
              <w:t>VFL re-start time on the VFL training termination message t</w:t>
            </w:r>
            <w:r w:rsidR="00E91973" w:rsidRPr="00E91973">
              <w:rPr>
                <w:lang w:eastAsia="zh-CN"/>
              </w:rPr>
              <w:t xml:space="preserve">he VFL server </w:t>
            </w:r>
            <w:r w:rsidR="005B641A">
              <w:rPr>
                <w:lang w:eastAsia="zh-CN"/>
              </w:rPr>
              <w:t>may</w:t>
            </w:r>
            <w:r w:rsidR="00E91973" w:rsidRPr="00E91973">
              <w:rPr>
                <w:lang w:eastAsia="zh-CN"/>
              </w:rPr>
              <w:t xml:space="preserve"> send another Nnwdaf_VFLTraining_Subscribe when this re-start time is reached, </w:t>
            </w:r>
            <w:r w:rsidR="005B641A">
              <w:rPr>
                <w:lang w:eastAsia="zh-CN"/>
              </w:rPr>
              <w:t xml:space="preserve">saving extra logic and </w:t>
            </w:r>
            <w:r w:rsidR="00E91973" w:rsidRPr="00E91973">
              <w:rPr>
                <w:lang w:eastAsia="zh-CN"/>
              </w:rPr>
              <w:t>resources on the VFL client</w:t>
            </w:r>
            <w:r w:rsidR="005B641A">
              <w:rPr>
                <w:lang w:eastAsia="zh-CN"/>
              </w:rPr>
              <w:t>.</w:t>
            </w:r>
          </w:p>
          <w:p w14:paraId="712A59BA" w14:textId="6C1245CE" w:rsidR="0064772A" w:rsidRDefault="0064772A">
            <w:pPr>
              <w:pStyle w:val="CRCoverPage"/>
              <w:spacing w:after="0"/>
              <w:ind w:left="100"/>
            </w:pPr>
          </w:p>
        </w:tc>
      </w:tr>
    </w:tbl>
    <w:p w14:paraId="712A59BC" w14:textId="77777777" w:rsidR="00AC74F7" w:rsidRDefault="00AC74F7">
      <w:pPr>
        <w:sectPr w:rsidR="00AC74F7">
          <w:headerReference w:type="even" r:id="rId11"/>
          <w:footnotePr>
            <w:numRestart w:val="eachSect"/>
          </w:footnotePr>
          <w:pgSz w:w="11907" w:h="16840"/>
          <w:pgMar w:top="1418" w:right="1134" w:bottom="1134" w:left="1134" w:header="680" w:footer="567" w:gutter="0"/>
          <w:cols w:space="720"/>
        </w:sectPr>
      </w:pPr>
    </w:p>
    <w:p w14:paraId="712A59BD" w14:textId="77777777" w:rsidR="00AC74F7" w:rsidRDefault="00D0480E">
      <w:pPr>
        <w:pStyle w:val="10"/>
        <w:rPr>
          <w:lang w:eastAsia="ja-JP"/>
        </w:rPr>
      </w:pPr>
      <w:bookmarkStart w:id="1" w:name="_Toc153794677"/>
      <w:r>
        <w:rPr>
          <w:color w:val="FF0000"/>
        </w:rPr>
        <w:lastRenderedPageBreak/>
        <w:t xml:space="preserve">* * * </w:t>
      </w:r>
      <w:r>
        <w:rPr>
          <w:rFonts w:hint="eastAsia"/>
          <w:color w:val="FF0000"/>
          <w:lang w:eastAsia="zh-CN"/>
        </w:rPr>
        <w:t>Start of</w:t>
      </w:r>
      <w:r>
        <w:rPr>
          <w:color w:val="FF0000"/>
        </w:rPr>
        <w:t xml:space="preserve"> Change * * * </w:t>
      </w:r>
    </w:p>
    <w:p w14:paraId="712A59BE" w14:textId="77777777" w:rsidR="00AC74F7" w:rsidRDefault="00D0480E">
      <w:pPr>
        <w:pStyle w:val="Heading5"/>
        <w:rPr>
          <w:lang w:eastAsia="ko-KR"/>
        </w:rPr>
      </w:pPr>
      <w:bookmarkStart w:id="2" w:name="_CR3_1"/>
      <w:bookmarkStart w:id="3" w:name="_Toc201138917"/>
      <w:bookmarkEnd w:id="1"/>
      <w:bookmarkEnd w:id="2"/>
      <w:r>
        <w:rPr>
          <w:lang w:eastAsia="ko-KR"/>
        </w:rPr>
        <w:t>6.2H.2.3.1</w:t>
      </w:r>
      <w:r>
        <w:rPr>
          <w:lang w:eastAsia="ko-KR"/>
        </w:rPr>
        <w:tab/>
        <w:t>Training Procedure for Vertical Federated Learning when NWDAF or trusted AF is acting as VFL server</w:t>
      </w:r>
      <w:bookmarkEnd w:id="3"/>
    </w:p>
    <w:p w14:paraId="712A59BF" w14:textId="77777777" w:rsidR="00AC74F7" w:rsidRDefault="00D0480E">
      <w:pPr>
        <w:rPr>
          <w:lang w:eastAsia="ko-KR"/>
        </w:rPr>
      </w:pPr>
      <w:r>
        <w:rPr>
          <w:lang w:eastAsia="ko-KR"/>
        </w:rPr>
        <w:t>The figure 6.2H.2.3.1-1 below shows the training procedure for Vertical Federated Learning when NWDAF is acting as VFL server.</w:t>
      </w:r>
    </w:p>
    <w:p w14:paraId="712A59C0" w14:textId="77777777" w:rsidR="00AC74F7" w:rsidRDefault="00D0480E">
      <w:pPr>
        <w:pStyle w:val="TH"/>
        <w:rPr>
          <w:lang w:eastAsia="ko-KR"/>
        </w:rPr>
      </w:pPr>
      <w:r>
        <w:rPr>
          <w:rFonts w:eastAsiaTheme="minorEastAsia"/>
          <w:i/>
          <w:iCs/>
        </w:rPr>
        <w:object w:dxaOrig="8460" w:dyaOrig="13860" w14:anchorId="712A5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693pt" o:ole="">
            <v:imagedata r:id="rId12" o:title=""/>
          </v:shape>
          <o:OLEObject Type="Embed" ProgID="Visio.Drawing.15" ShapeID="_x0000_i1025" DrawAspect="Content" ObjectID="_1824019749" r:id="rId13"/>
        </w:object>
      </w:r>
    </w:p>
    <w:p w14:paraId="712A59C1" w14:textId="77777777" w:rsidR="00AC74F7" w:rsidRDefault="00D0480E">
      <w:pPr>
        <w:pStyle w:val="TF"/>
        <w:rPr>
          <w:lang w:eastAsia="ko-KR"/>
        </w:rPr>
      </w:pPr>
      <w:r>
        <w:rPr>
          <w:lang w:eastAsia="ko-KR"/>
        </w:rPr>
        <w:lastRenderedPageBreak/>
        <w:t>Figure 6.2H.2.3.1-1: Training procedure for Vertical Federated Learning when NWDAF or trusted AF is acting as VFL server</w:t>
      </w:r>
    </w:p>
    <w:p w14:paraId="712A59C2" w14:textId="77777777" w:rsidR="00AC74F7" w:rsidRDefault="00D0480E">
      <w:pPr>
        <w:pStyle w:val="NO"/>
        <w:rPr>
          <w:lang w:eastAsia="ko-KR"/>
        </w:rPr>
      </w:pPr>
      <w:r>
        <w:rPr>
          <w:lang w:eastAsia="ko-KR"/>
        </w:rPr>
        <w:t>NOTE 1:</w:t>
      </w:r>
      <w:r>
        <w:rPr>
          <w:lang w:eastAsia="ko-KR"/>
        </w:rPr>
        <w:tab/>
        <w:t>In the case when AF is server the clients can only be NWDAFs.</w:t>
      </w:r>
    </w:p>
    <w:p w14:paraId="712A59C3" w14:textId="77777777" w:rsidR="00AC74F7" w:rsidRDefault="00D0480E">
      <w:pPr>
        <w:pStyle w:val="B1"/>
        <w:rPr>
          <w:lang w:eastAsia="ko-KR"/>
        </w:rPr>
      </w:pPr>
      <w:r>
        <w:rPr>
          <w:lang w:eastAsia="ko-KR"/>
        </w:rPr>
        <w:t>0.</w:t>
      </w:r>
      <w:r>
        <w:rPr>
          <w:lang w:eastAsia="ko-KR"/>
        </w:rPr>
        <w:tab/>
        <w:t>[OPTIONAL] VFL training is triggered in the VFL server for the following cases:</w:t>
      </w:r>
    </w:p>
    <w:p w14:paraId="712A59C4" w14:textId="77777777" w:rsidR="00AC74F7" w:rsidRDefault="00D0480E">
      <w:pPr>
        <w:pStyle w:val="B1"/>
        <w:rPr>
          <w:lang w:eastAsia="ko-KR"/>
        </w:rPr>
      </w:pPr>
      <w:r>
        <w:rPr>
          <w:lang w:eastAsia="ko-KR"/>
        </w:rPr>
        <w:t>-</w:t>
      </w:r>
      <w:r>
        <w:rPr>
          <w:lang w:eastAsia="ko-KR"/>
        </w:rPr>
        <w:tab/>
        <w:t>Based on local configuration and agreement among vendors and/or application providers participating in the same group for specific VFL task(s).</w:t>
      </w:r>
    </w:p>
    <w:p w14:paraId="712A59C5" w14:textId="77777777" w:rsidR="00AC74F7" w:rsidRDefault="00D0480E">
      <w:pPr>
        <w:pStyle w:val="B1"/>
        <w:rPr>
          <w:lang w:eastAsia="ko-KR"/>
        </w:rPr>
      </w:pPr>
      <w:r>
        <w:rPr>
          <w:lang w:eastAsia="ko-KR"/>
        </w:rPr>
        <w:t>-</w:t>
      </w:r>
      <w:r>
        <w:rPr>
          <w:lang w:eastAsia="ko-KR"/>
        </w:rPr>
        <w:tab/>
        <w:t>Triggered by either Analytics consumer, AnLF via ML model provisioning or NWDAF containing MTLF (VFL Server is a trusted AF):</w:t>
      </w:r>
    </w:p>
    <w:p w14:paraId="712A59C6" w14:textId="77777777" w:rsidR="00AC74F7" w:rsidRDefault="00D0480E">
      <w:pPr>
        <w:pStyle w:val="B2"/>
        <w:rPr>
          <w:lang w:eastAsia="ko-KR"/>
        </w:rPr>
      </w:pPr>
      <w:r>
        <w:rPr>
          <w:lang w:eastAsia="ko-KR"/>
        </w:rPr>
        <w:tab/>
        <w:t>Step 0a (case A). The NWDAF containing AnLF that wants to perform inference and does not have a model, it discovers an NWDAF containing MTLF from NRF and sends a subscription request for a model to the NWDAF containing MTLF using Nnwdaf_MLModelProvision_Subscribe.</w:t>
      </w:r>
    </w:p>
    <w:p w14:paraId="712A59C7" w14:textId="77777777" w:rsidR="00AC74F7" w:rsidRDefault="00D0480E">
      <w:pPr>
        <w:pStyle w:val="B2"/>
        <w:rPr>
          <w:lang w:eastAsia="ko-KR"/>
        </w:rPr>
      </w:pPr>
      <w:r>
        <w:rPr>
          <w:lang w:eastAsia="ko-KR"/>
        </w:rPr>
        <w:tab/>
        <w:t>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AnLF may request the inference output using the requested Analytics ID as described in step 1 of clause 6.2H.2.4.1. If the received Nnwdaf_MLModelProvision_Subscribe service contains the time when ML Model is needed, the MTLF may forward it in Naf_Training_Subscribe. If VFL server cannot meet the time when ML Model is needed it may not to start the training.</w:t>
      </w:r>
    </w:p>
    <w:p w14:paraId="712A59C8" w14:textId="77777777" w:rsidR="00AC74F7" w:rsidRDefault="00D0480E">
      <w:pPr>
        <w:pStyle w:val="NO"/>
        <w:rPr>
          <w:lang w:eastAsia="ko-KR"/>
        </w:rPr>
      </w:pPr>
      <w:r>
        <w:rPr>
          <w:lang w:eastAsia="ko-KR"/>
        </w:rPr>
        <w:t>NOTE 2:</w:t>
      </w:r>
      <w:r>
        <w:rPr>
          <w:lang w:eastAsia="ko-KR"/>
        </w:rPr>
        <w:tab/>
        <w:t>The AF may have registered in NRF for the particular Analytics ID that it can perform Inference for it. In this case no training will be performed.</w:t>
      </w:r>
    </w:p>
    <w:p w14:paraId="712A59C9" w14:textId="77777777" w:rsidR="00AC74F7" w:rsidRDefault="00D0480E">
      <w:pPr>
        <w:pStyle w:val="B1"/>
        <w:rPr>
          <w:lang w:eastAsia="ko-KR"/>
        </w:rPr>
      </w:pPr>
      <w:r>
        <w:rPr>
          <w:lang w:eastAsia="ko-KR"/>
        </w:rPr>
        <w:t>-</w:t>
      </w:r>
      <w:r>
        <w:rPr>
          <w:lang w:eastAsia="ko-KR"/>
        </w:rPr>
        <w:tab/>
        <w:t>Triggered by NWDAF containing AnLF (VFL Server is a trusted AF):</w:t>
      </w:r>
    </w:p>
    <w:p w14:paraId="712A59CA" w14:textId="77777777" w:rsidR="00AC74F7" w:rsidRDefault="00D0480E">
      <w:pPr>
        <w:pStyle w:val="B2"/>
        <w:rPr>
          <w:lang w:eastAsia="ko-KR"/>
        </w:rPr>
      </w:pPr>
      <w:r>
        <w:rPr>
          <w:lang w:eastAsia="ko-KR"/>
        </w:rPr>
        <w:tab/>
        <w:t>Step 0c. (case B). Same as step 0a. Alternatively, the NWDAF containing AnLF knows by configuration that the Analytics ID is trained using VFL, then the AnLF discovers the AF VFL Server and requests the AF VFL Server to train the ML Model.</w:t>
      </w:r>
    </w:p>
    <w:p w14:paraId="712A59CB" w14:textId="77777777" w:rsidR="00AC74F7" w:rsidRDefault="00D0480E">
      <w:pPr>
        <w:pStyle w:val="B2"/>
        <w:rPr>
          <w:lang w:eastAsia="ko-KR"/>
        </w:rPr>
      </w:pPr>
      <w:r>
        <w:rPr>
          <w:lang w:eastAsia="ko-KR"/>
        </w:rPr>
        <w:tab/>
        <w:t>If a ML model provisioning subscription request from an NWDAF containing AnLF is received in step 0c, the MTLF sends in the service subscription response an indication that no ML model is available due to VFL model to be used and that the subscription is terminated (i.e. as new cause code) and may also provide VFL server ID. The NWDAF containing AnLF can directly send the Analytics Subscription requests to the NWDAF containing MTLF as VFL Server or the VFL server indicated by the VFL server ID as described in step 1 of clause 6.2H.2.4.1.The NWDAF can also discover an AF VFL Server from NRF that supports the Analytics ID.</w:t>
      </w:r>
    </w:p>
    <w:p w14:paraId="712A59CC" w14:textId="77777777" w:rsidR="00AC74F7" w:rsidRDefault="00D0480E">
      <w:pPr>
        <w:pStyle w:val="B2"/>
        <w:rPr>
          <w:lang w:eastAsia="ko-KR"/>
        </w:rPr>
      </w:pPr>
      <w:r>
        <w:rPr>
          <w:lang w:eastAsia="ko-KR"/>
        </w:rPr>
        <w:tab/>
        <w:t>The AnLF then sends request to AF VFL server to train a ML Model with the Analytics ID as described in step 1 of clause 6.2H.2.4.1. The AnLF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If not, the VFL server AF indicates to the MTLF that the time when ML Model is needed can not be fulfilled together with estimated VFL training completion time.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 from consumer NF.</w:t>
      </w:r>
    </w:p>
    <w:p w14:paraId="712A59CD" w14:textId="77777777" w:rsidR="00AC74F7" w:rsidRDefault="00D0480E">
      <w:pPr>
        <w:pStyle w:val="B1"/>
        <w:rPr>
          <w:lang w:eastAsia="ko-KR"/>
        </w:rPr>
      </w:pPr>
      <w:r>
        <w:rPr>
          <w:lang w:eastAsia="ko-KR"/>
        </w:rPr>
        <w:t>-</w:t>
      </w:r>
      <w:r>
        <w:rPr>
          <w:lang w:eastAsia="ko-KR"/>
        </w:rPr>
        <w:tab/>
        <w:t>Triggered by NWDAF containing AnLF via ML model provisioning (VFL Server is a NWDAF):</w:t>
      </w:r>
    </w:p>
    <w:p w14:paraId="712A59CE" w14:textId="77777777" w:rsidR="00AC74F7" w:rsidRDefault="00D0480E">
      <w:pPr>
        <w:pStyle w:val="B2"/>
        <w:rPr>
          <w:lang w:eastAsia="ko-KR"/>
        </w:rPr>
      </w:pPr>
      <w:r>
        <w:rPr>
          <w:lang w:eastAsia="ko-KR"/>
        </w:rPr>
        <w:tab/>
        <w:t xml:space="preserve">Step 0d. (case C). If the NWDAF containing AnLF that wants to perform inference and does not have a model, it discovers an NWDAF containing MTLF from NRF and sends a subscription request for a model to </w:t>
      </w:r>
      <w:r>
        <w:rPr>
          <w:lang w:eastAsia="ko-KR"/>
        </w:rPr>
        <w:lastRenderedPageBreak/>
        <w:t>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 and/or an estimated time when the training is complete. The NWDAF containing AnLF can directly send the Analytics Subscription requests to the NWDAF containing MTLF as VFL Server or the VFL server indicated by the VFL server ID as described in step 1 of clause 6.2H.2.4.1.</w:t>
      </w:r>
    </w:p>
    <w:p w14:paraId="712A59CF" w14:textId="77777777" w:rsidR="00AC74F7" w:rsidRDefault="00D0480E">
      <w:pPr>
        <w:pStyle w:val="B2"/>
        <w:rPr>
          <w:lang w:eastAsia="ko-KR"/>
        </w:rPr>
      </w:pPr>
      <w:r>
        <w:rPr>
          <w:lang w:eastAsia="ko-KR"/>
        </w:rPr>
        <w:tab/>
        <w:t>The NWDAF containing AnLF can also discover new VFL Server from NRF that supports the Analytics ID, then and can send Analytics Subscription requests to that VFL Server as described in step 1 of clause 6.2H.2.4.1.</w:t>
      </w:r>
    </w:p>
    <w:p w14:paraId="712A59D0" w14:textId="77777777" w:rsidR="00AC74F7" w:rsidRDefault="00D0480E">
      <w:pPr>
        <w:pStyle w:val="B1"/>
        <w:rPr>
          <w:lang w:eastAsia="ko-KR"/>
        </w:rPr>
      </w:pPr>
      <w:r>
        <w:rPr>
          <w:lang w:eastAsia="ko-KR"/>
        </w:rPr>
        <w:t>-</w:t>
      </w:r>
      <w:r>
        <w:rPr>
          <w:lang w:eastAsia="ko-KR"/>
        </w:rPr>
        <w:tab/>
        <w:t>Triggered by analytics consumer. (VFL Server is either an AF or an NWDAF):</w:t>
      </w:r>
    </w:p>
    <w:p w14:paraId="712A59D1" w14:textId="77777777" w:rsidR="00AC74F7" w:rsidRDefault="00D0480E">
      <w:pPr>
        <w:pStyle w:val="B2"/>
        <w:rPr>
          <w:lang w:eastAsia="ko-KR"/>
        </w:rPr>
      </w:pPr>
      <w:r>
        <w:rPr>
          <w:lang w:eastAsia="ko-KR"/>
        </w:rPr>
        <w:tab/>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712A59D2" w14:textId="77777777" w:rsidR="00AC74F7" w:rsidRDefault="00D0480E">
      <w:pPr>
        <w:pStyle w:val="B2"/>
        <w:rPr>
          <w:lang w:eastAsia="ko-KR"/>
        </w:rPr>
      </w:pPr>
      <w:r>
        <w:rPr>
          <w:lang w:eastAsia="ko-KR"/>
        </w:rPr>
        <w:tab/>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14:paraId="712A59D3" w14:textId="77777777" w:rsidR="00AC74F7" w:rsidRDefault="00D0480E">
      <w:pPr>
        <w:pStyle w:val="NO"/>
        <w:rPr>
          <w:lang w:eastAsia="ko-KR"/>
        </w:rPr>
      </w:pPr>
      <w:r>
        <w:rPr>
          <w:lang w:eastAsia="ko-KR"/>
        </w:rPr>
        <w:t>NOTE 3:</w:t>
      </w:r>
      <w:r>
        <w:rPr>
          <w:lang w:eastAsia="ko-KR"/>
        </w:rPr>
        <w:tab/>
        <w:t>If the VFL training is complete, then only the time of VFL inference will be estimated.</w:t>
      </w:r>
    </w:p>
    <w:p w14:paraId="712A59D4" w14:textId="77777777" w:rsidR="00AC74F7" w:rsidRDefault="00D0480E">
      <w:pPr>
        <w:pStyle w:val="NO"/>
        <w:rPr>
          <w:lang w:eastAsia="ko-KR"/>
        </w:rPr>
      </w:pPr>
      <w:r>
        <w:rPr>
          <w:lang w:eastAsia="ko-KR"/>
        </w:rPr>
        <w:t>NOTE 4:</w:t>
      </w:r>
      <w:r>
        <w:rPr>
          <w:lang w:eastAsia="ko-KR"/>
        </w:rPr>
        <w:tab/>
        <w:t>VFL server can also decide to initiate VFL training based on operator policy or internal configuration.</w:t>
      </w:r>
    </w:p>
    <w:p w14:paraId="712A59D5" w14:textId="77777777" w:rsidR="00AC74F7" w:rsidRDefault="00D0480E">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712A59D6" w14:textId="77777777" w:rsidR="00AC74F7" w:rsidRDefault="00D0480E">
      <w:pPr>
        <w:rPr>
          <w:lang w:eastAsia="ko-KR"/>
        </w:rPr>
      </w:pPr>
      <w:r>
        <w:rPr>
          <w:lang w:eastAsia="ko-KR"/>
        </w:rPr>
        <w:t>Steps 2-6 are repeated until the training termination condition is reached.</w:t>
      </w:r>
    </w:p>
    <w:p w14:paraId="712A59D7" w14:textId="77777777" w:rsidR="00AC74F7" w:rsidRDefault="00D0480E">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14:paraId="712A59D8" w14:textId="77777777" w:rsidR="00AC74F7" w:rsidRDefault="00D0480E">
      <w:pPr>
        <w:pStyle w:val="B1"/>
        <w:rPr>
          <w:lang w:eastAsia="ko-KR"/>
        </w:rPr>
      </w:pPr>
      <w:r>
        <w:rPr>
          <w:lang w:eastAsia="ko-KR"/>
        </w:rPr>
        <w:tab/>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712A59D9" w14:textId="77777777" w:rsidR="00AC74F7" w:rsidRDefault="00D0480E">
      <w:pPr>
        <w:pStyle w:val="B2"/>
        <w:rPr>
          <w:lang w:eastAsia="ko-KR"/>
        </w:rPr>
      </w:pPr>
      <w:r>
        <w:rPr>
          <w:lang w:eastAsia="ko-KR"/>
        </w:rPr>
        <w:t>2a.</w:t>
      </w:r>
      <w:r>
        <w:rPr>
          <w:lang w:eastAsia="ko-KR"/>
        </w:rPr>
        <w:tab/>
        <w:t>The VFL server sends a Nnwdaf_VFLTraining_Subscribe to the selected NWDAF VFL clients(s).</w:t>
      </w:r>
    </w:p>
    <w:p w14:paraId="712A59DA" w14:textId="77777777" w:rsidR="00AC74F7" w:rsidRDefault="00D0480E">
      <w:pPr>
        <w:pStyle w:val="B2"/>
        <w:rPr>
          <w:lang w:eastAsia="ko-KR"/>
        </w:rPr>
      </w:pPr>
      <w:r>
        <w:rPr>
          <w:lang w:eastAsia="ko-KR"/>
        </w:rPr>
        <w:t>2b.</w:t>
      </w:r>
      <w:r>
        <w:rPr>
          <w:lang w:eastAsia="ko-KR"/>
        </w:rPr>
        <w:tab/>
        <w:t>The VFL server sends a Naf_VFLTraining_Subscribe to the selected trusted AF VFL clients(s).</w:t>
      </w:r>
    </w:p>
    <w:p w14:paraId="712A59DB" w14:textId="77777777" w:rsidR="00AC74F7" w:rsidRDefault="00D0480E">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712A59DC" w14:textId="77777777" w:rsidR="00AC74F7" w:rsidRDefault="00D0480E">
      <w:pPr>
        <w:pStyle w:val="B2"/>
        <w:rPr>
          <w:lang w:eastAsia="ko-KR"/>
        </w:rPr>
      </w:pPr>
      <w:r>
        <w:rPr>
          <w:lang w:eastAsia="ko-KR"/>
        </w:rPr>
        <w:t>2d.</w:t>
      </w:r>
      <w:r>
        <w:rPr>
          <w:lang w:eastAsia="ko-KR"/>
        </w:rPr>
        <w:tab/>
        <w:t>For each selected untrusted AF VFL client, the NEF sends a Naf_VFLTraining_Subscribe to that AF. The NEF may also translate the analytic filter information if needed, e.g. TAIs into geographical area.</w:t>
      </w:r>
    </w:p>
    <w:p w14:paraId="712A59DD" w14:textId="77777777" w:rsidR="00AC74F7" w:rsidRDefault="00D0480E">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712A59DE" w14:textId="77777777" w:rsidR="00AC74F7" w:rsidRDefault="00D0480E">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14:paraId="712A59DF" w14:textId="77777777" w:rsidR="00AC74F7" w:rsidRDefault="00D0480E">
      <w:pPr>
        <w:pStyle w:val="NO"/>
        <w:rPr>
          <w:lang w:eastAsia="ko-KR"/>
        </w:rPr>
      </w:pPr>
      <w:r>
        <w:rPr>
          <w:lang w:eastAsia="ko-KR"/>
        </w:rPr>
        <w:t>NOTE 5:</w:t>
      </w:r>
      <w:r>
        <w:rPr>
          <w:lang w:eastAsia="ko-KR"/>
        </w:rPr>
        <w:tab/>
        <w:t>The intermediate model training information and intermediate training result are constructed in per sample granularity.</w:t>
      </w:r>
    </w:p>
    <w:p w14:paraId="712A59E0" w14:textId="77777777" w:rsidR="00AC74F7" w:rsidRDefault="00D0480E">
      <w:pPr>
        <w:pStyle w:val="B1"/>
        <w:rPr>
          <w:lang w:eastAsia="ko-KR"/>
        </w:rPr>
      </w:pPr>
      <w:r>
        <w:rPr>
          <w:lang w:eastAsia="ko-KR"/>
        </w:rPr>
        <w:lastRenderedPageBreak/>
        <w:t>5.</w:t>
      </w:r>
      <w:r>
        <w:rPr>
          <w:lang w:eastAsia="ko-KR"/>
        </w:rPr>
        <w:tab/>
        <w:t>Each VFL client reports the computed client intermediate training result of the local ML model to the VFL server. The Notification Correlation ID and a VFL training iteration number. A client may indicate in message for a request to leave the VFL. Each client may report local ML model accuracy monitoring information if ML model accuracy monitoring flag is received in step 2.</w:t>
      </w:r>
      <w:r>
        <w:rPr>
          <w:rFonts w:hint="eastAsia"/>
          <w:lang w:val="en-US" w:eastAsia="zh-CN"/>
        </w:rPr>
        <w:t xml:space="preserve"> </w:t>
      </w:r>
      <w:ins w:id="4" w:author="Yuang(ZTE)" w:date="2025-03-24T15:23:00Z">
        <w:r>
          <w:rPr>
            <w:rFonts w:hint="eastAsia"/>
            <w:lang w:val="en-US" w:eastAsia="zh-CN"/>
          </w:rPr>
          <w:t>The VFL client</w:t>
        </w:r>
      </w:ins>
      <w:ins w:id="5" w:author="Yuang(ZTE)" w:date="2025-03-24T15:24:00Z">
        <w:r>
          <w:rPr>
            <w:rFonts w:hint="eastAsia"/>
            <w:lang w:val="en-US" w:eastAsia="zh-CN"/>
          </w:rPr>
          <w:t>(s) may send a</w:t>
        </w:r>
      </w:ins>
      <w:ins w:id="6" w:author="Yuang(ZTE)" w:date="2025-09-03T11:11:00Z">
        <w:r>
          <w:rPr>
            <w:rFonts w:hint="eastAsia"/>
            <w:lang w:val="en-US" w:eastAsia="zh-CN"/>
          </w:rPr>
          <w:t>n</w:t>
        </w:r>
      </w:ins>
      <w:ins w:id="7" w:author="Yuang(ZTE)" w:date="2025-03-24T15:24:00Z">
        <w:r>
          <w:rPr>
            <w:rFonts w:hint="eastAsia"/>
            <w:lang w:val="en-US" w:eastAsia="zh-CN"/>
          </w:rPr>
          <w:t xml:space="preserve"> intermediate training result can not provide on time indication to VFL server.</w:t>
        </w:r>
      </w:ins>
    </w:p>
    <w:p w14:paraId="712A59E1" w14:textId="77777777" w:rsidR="00AC74F7" w:rsidRDefault="00D0480E">
      <w:pPr>
        <w:pStyle w:val="NO"/>
        <w:rPr>
          <w:lang w:eastAsia="ko-KR"/>
        </w:rPr>
      </w:pPr>
      <w:r>
        <w:rPr>
          <w:lang w:eastAsia="ko-KR"/>
        </w:rPr>
        <w:t>NOTE 6:</w:t>
      </w:r>
      <w:r>
        <w:rPr>
          <w:lang w:eastAsia="ko-KR"/>
        </w:rPr>
        <w:tab/>
        <w:t>If the VFL Server deems the training can continue, it responds back by informing the FL Client to cease the ML Model training by performing step 8 for this client.</w:t>
      </w:r>
    </w:p>
    <w:p w14:paraId="712A59E2" w14:textId="77777777" w:rsidR="00AC74F7" w:rsidRDefault="00D0480E">
      <w:pPr>
        <w:pStyle w:val="B2"/>
        <w:rPr>
          <w:lang w:eastAsia="ko-KR"/>
        </w:rPr>
      </w:pPr>
      <w:r>
        <w:rPr>
          <w:lang w:eastAsia="ko-KR"/>
        </w:rPr>
        <w:t>5a.</w:t>
      </w:r>
      <w:r>
        <w:rPr>
          <w:lang w:eastAsia="ko-KR"/>
        </w:rPr>
        <w:tab/>
        <w:t>A NWDAF VFL client sends a Nnwdaf_VFLTraining_Notify.</w:t>
      </w:r>
    </w:p>
    <w:p w14:paraId="712A59E3" w14:textId="77777777" w:rsidR="00AC74F7" w:rsidRDefault="00D0480E">
      <w:pPr>
        <w:pStyle w:val="B2"/>
        <w:rPr>
          <w:lang w:eastAsia="ko-KR"/>
        </w:rPr>
      </w:pPr>
      <w:r>
        <w:rPr>
          <w:lang w:eastAsia="ko-KR"/>
        </w:rPr>
        <w:t>5b.</w:t>
      </w:r>
      <w:r>
        <w:rPr>
          <w:lang w:eastAsia="ko-KR"/>
        </w:rPr>
        <w:tab/>
        <w:t>A trusted AF VFL client sends a Naf_VFLTraining_Notify to the VFL server.</w:t>
      </w:r>
    </w:p>
    <w:p w14:paraId="712A59E4" w14:textId="77777777" w:rsidR="00AC74F7" w:rsidRDefault="00D0480E">
      <w:pPr>
        <w:pStyle w:val="B2"/>
        <w:rPr>
          <w:lang w:eastAsia="ko-KR"/>
        </w:rPr>
      </w:pPr>
      <w:r>
        <w:rPr>
          <w:lang w:eastAsia="ko-KR"/>
        </w:rPr>
        <w:t>5c.</w:t>
      </w:r>
      <w:r>
        <w:rPr>
          <w:lang w:eastAsia="ko-KR"/>
        </w:rPr>
        <w:tab/>
        <w:t>An untrusted AF VFL client sends a Naf_VFLTraining_Notify to the NEF.</w:t>
      </w:r>
    </w:p>
    <w:p w14:paraId="712A59E5" w14:textId="77777777" w:rsidR="00AC74F7" w:rsidRDefault="00D0480E">
      <w:pPr>
        <w:pStyle w:val="B2"/>
        <w:rPr>
          <w:lang w:eastAsia="ko-KR"/>
        </w:rPr>
      </w:pPr>
      <w:r>
        <w:rPr>
          <w:lang w:eastAsia="ko-KR"/>
        </w:rPr>
        <w:t>5d.</w:t>
      </w:r>
      <w:r>
        <w:rPr>
          <w:lang w:eastAsia="ko-KR"/>
        </w:rPr>
        <w:tab/>
        <w:t>For each untrusted AF VFL client, the NEF converts any external identifiers to internal identifiers and sends a Nnef_VFLTraining_AFClient_Notify to the VFL server.</w:t>
      </w:r>
    </w:p>
    <w:p w14:paraId="712A59E6" w14:textId="77777777" w:rsidR="00AC74F7" w:rsidRDefault="00D0480E">
      <w:pPr>
        <w:pStyle w:val="B1"/>
        <w:rPr>
          <w:lang w:eastAsia="ko-KR"/>
        </w:rPr>
      </w:pPr>
      <w:r>
        <w:rPr>
          <w:lang w:eastAsia="ko-KR"/>
        </w:rPr>
        <w:t>6.</w:t>
      </w:r>
      <w:r>
        <w:rPr>
          <w:lang w:eastAsia="ko-KR"/>
        </w:rPr>
        <w:tab/>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712A59E7" w14:textId="77777777" w:rsidR="00AC74F7" w:rsidRDefault="00D0480E">
      <w:pPr>
        <w:pStyle w:val="B1"/>
        <w:rPr>
          <w:lang w:eastAsia="ko-KR"/>
        </w:rPr>
      </w:pPr>
      <w:r>
        <w:rPr>
          <w:lang w:eastAsia="ko-KR"/>
        </w:rPr>
        <w:tab/>
        <w:t>The VFL server may locally compute contribution weights for each VFL client participating in the VFL pocess and store them for subsequent use, e.g. during inference. How the VFL computes the VFL contribution weights is up to implementation.</w:t>
      </w:r>
    </w:p>
    <w:p w14:paraId="712A59E8" w14:textId="77777777" w:rsidR="00AC74F7" w:rsidRDefault="00D0480E">
      <w:pPr>
        <w:pStyle w:val="B1"/>
        <w:rPr>
          <w:lang w:eastAsia="ko-KR"/>
        </w:rPr>
      </w:pPr>
      <w:r>
        <w:rPr>
          <w:lang w:eastAsia="ko-KR"/>
        </w:rPr>
        <w:tab/>
        <w:t>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712A59E9" w14:textId="131C09D5" w:rsidR="00AC74F7" w:rsidRDefault="00D0480E">
      <w:pPr>
        <w:pStyle w:val="B1"/>
        <w:rPr>
          <w:lang w:val="en-US" w:eastAsia="zh-CN"/>
        </w:rPr>
      </w:pPr>
      <w:r>
        <w:rPr>
          <w:lang w:eastAsia="ko-KR"/>
        </w:rPr>
        <w:t>7.</w:t>
      </w:r>
      <w:r>
        <w:rPr>
          <w:lang w:eastAsia="ko-KR"/>
        </w:rPr>
        <w:tab/>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r>
        <w:rPr>
          <w:rFonts w:hint="eastAsia"/>
          <w:lang w:val="en-US" w:eastAsia="zh-CN"/>
        </w:rPr>
        <w:t xml:space="preserve"> </w:t>
      </w:r>
      <w:ins w:id="8" w:author="Yuang(ZTE)" w:date="2025-08-04T10:41:00Z">
        <w:r>
          <w:rPr>
            <w:rFonts w:hint="eastAsia"/>
            <w:lang w:val="en-US" w:eastAsia="zh-CN"/>
          </w:rPr>
          <w:t xml:space="preserve">On the other </w:t>
        </w:r>
      </w:ins>
      <w:ins w:id="9" w:author="Yuang(ZTE)" w:date="2025-08-04T10:42:00Z">
        <w:r>
          <w:rPr>
            <w:rFonts w:hint="eastAsia"/>
            <w:lang w:val="en-US" w:eastAsia="zh-CN"/>
          </w:rPr>
          <w:t xml:space="preserve">hand, </w:t>
        </w:r>
      </w:ins>
      <w:ins w:id="10" w:author="Yuang(ZTE)" w:date="2025-03-24T15:25:00Z">
        <w:r>
          <w:rPr>
            <w:rFonts w:hint="eastAsia"/>
            <w:lang w:val="en-US" w:eastAsia="zh-CN"/>
          </w:rPr>
          <w:t xml:space="preserve">Based on the received </w:t>
        </w:r>
      </w:ins>
      <w:ins w:id="11" w:author="Yuang(ZTE)" w:date="2025-04-25T16:04:00Z">
        <w:r>
          <w:rPr>
            <w:lang w:eastAsia="ko-KR"/>
          </w:rPr>
          <w:t>delta</w:t>
        </w:r>
        <w:r>
          <w:rPr>
            <w:rFonts w:hint="eastAsia"/>
            <w:lang w:val="en-US" w:eastAsia="zh-CN"/>
          </w:rPr>
          <w:t xml:space="preserve"> of the sample</w:t>
        </w:r>
        <w:r>
          <w:rPr>
            <w:lang w:eastAsia="ko-KR"/>
          </w:rPr>
          <w:t xml:space="preserve"> list</w:t>
        </w:r>
      </w:ins>
      <w:ins w:id="12" w:author="Yuang(ZTE)" w:date="2025-03-24T15:25:00Z">
        <w:r>
          <w:rPr>
            <w:rFonts w:hint="eastAsia"/>
            <w:lang w:val="en-US" w:eastAsia="zh-CN"/>
          </w:rPr>
          <w:t xml:space="preserve"> or </w:t>
        </w:r>
      </w:ins>
      <w:ins w:id="13" w:author="Yuang(ZTE)" w:date="2025-03-24T15:26:00Z">
        <w:r>
          <w:rPr>
            <w:rFonts w:hint="eastAsia"/>
            <w:lang w:val="en-US" w:eastAsia="zh-CN"/>
          </w:rPr>
          <w:t>the can not provide intermediate training information on time indication</w:t>
        </w:r>
      </w:ins>
      <w:ins w:id="14" w:author="Yuang(ZTE)" w:date="2025-03-24T15:27:00Z">
        <w:r>
          <w:rPr>
            <w:rFonts w:hint="eastAsia"/>
            <w:lang w:val="en-US" w:eastAsia="zh-CN"/>
          </w:rPr>
          <w:t xml:space="preserve"> from VFL client(s)</w:t>
        </w:r>
      </w:ins>
      <w:ins w:id="15" w:author="Yuang(ZTE)" w:date="2025-03-24T15:26:00Z">
        <w:r>
          <w:rPr>
            <w:rFonts w:hint="eastAsia"/>
            <w:lang w:val="en-US" w:eastAsia="zh-CN"/>
          </w:rPr>
          <w:t>,</w:t>
        </w:r>
      </w:ins>
      <w:ins w:id="16" w:author="Yuang(ZTE)" w:date="2025-03-24T15:30:00Z">
        <w:r>
          <w:rPr>
            <w:rFonts w:hint="eastAsia"/>
            <w:lang w:val="en-US" w:eastAsia="zh-CN"/>
          </w:rPr>
          <w:t xml:space="preserve"> the VFL server may determines that some of the VFL client(s) to leave the VFL training process and</w:t>
        </w:r>
      </w:ins>
      <w:ins w:id="17" w:author="Yuang(ZTE)" w:date="2025-03-24T15:26:00Z">
        <w:r>
          <w:rPr>
            <w:rFonts w:hint="eastAsia"/>
            <w:lang w:val="en-US" w:eastAsia="zh-CN"/>
          </w:rPr>
          <w:t xml:space="preserve"> the VFL server may send termination messages to </w:t>
        </w:r>
      </w:ins>
      <w:ins w:id="18" w:author="Yuang(ZTE)" w:date="2025-03-24T15:31:00Z">
        <w:r>
          <w:rPr>
            <w:rFonts w:hint="eastAsia"/>
            <w:lang w:val="en-US" w:eastAsia="zh-CN"/>
          </w:rPr>
          <w:t>the determined</w:t>
        </w:r>
      </w:ins>
      <w:ins w:id="19" w:author="Yuang(ZTE)" w:date="2025-03-24T15:26:00Z">
        <w:r>
          <w:rPr>
            <w:rFonts w:hint="eastAsia"/>
            <w:lang w:val="en-US" w:eastAsia="zh-CN"/>
          </w:rPr>
          <w:t xml:space="preserve"> VFL client(s)</w:t>
        </w:r>
      </w:ins>
      <w:ins w:id="20" w:author="Yuang(ZTE)" w:date="2025-03-24T15:27:00Z">
        <w:r>
          <w:rPr>
            <w:rFonts w:hint="eastAsia"/>
            <w:lang w:val="en-US" w:eastAsia="zh-CN"/>
          </w:rPr>
          <w:t>.</w:t>
        </w:r>
      </w:ins>
      <w:ins w:id="21" w:author="Yuang(ZTE)" w:date="2025-03-24T15:26:00Z">
        <w:r>
          <w:rPr>
            <w:rFonts w:hint="eastAsia"/>
            <w:lang w:val="en-US" w:eastAsia="zh-CN"/>
          </w:rPr>
          <w:t xml:space="preserve"> </w:t>
        </w:r>
      </w:ins>
      <w:ins w:id="22" w:author="Yuang(ZTE)" w:date="2025-03-24T15:31:00Z">
        <w:r>
          <w:rPr>
            <w:rFonts w:hint="eastAsia"/>
            <w:lang w:val="en-US" w:eastAsia="zh-CN"/>
          </w:rPr>
          <w:t>Alternatively, the VFL server may determine to stop the whole VFL training process and send VFL termination message to all VF</w:t>
        </w:r>
      </w:ins>
      <w:ins w:id="23" w:author="Yuang(ZTE)" w:date="2025-03-24T15:32:00Z">
        <w:r>
          <w:rPr>
            <w:rFonts w:hint="eastAsia"/>
            <w:lang w:val="en-US" w:eastAsia="zh-CN"/>
          </w:rPr>
          <w:t>L client(s)</w:t>
        </w:r>
      </w:ins>
      <w:ins w:id="24" w:author="Ericsson User" w:date="2025-11-04T10:29:00Z" w16du:dateUtc="2025-11-04T09:29:00Z">
        <w:r w:rsidR="00102143">
          <w:rPr>
            <w:lang w:val="en-US" w:eastAsia="zh-CN"/>
          </w:rPr>
          <w:t>.</w:t>
        </w:r>
      </w:ins>
      <w:ins w:id="25" w:author="Yuang(ZTE)" w:date="2025-04-25T16:05:00Z">
        <w:del w:id="26" w:author="Ericsson User" w:date="2025-11-04T10:29:00Z" w16du:dateUtc="2025-11-04T09:29:00Z">
          <w:r w:rsidDel="00102143">
            <w:rPr>
              <w:rFonts w:hint="eastAsia"/>
              <w:lang w:val="en-US" w:eastAsia="zh-CN"/>
            </w:rPr>
            <w:delText xml:space="preserve"> </w:delText>
          </w:r>
        </w:del>
      </w:ins>
      <w:ins w:id="27" w:author="Yuang(ZTE)" w:date="2025-03-24T15:32:00Z">
        <w:del w:id="28" w:author="Ericsson User" w:date="2025-11-04T10:29:00Z" w16du:dateUtc="2025-11-04T09:29:00Z">
          <w:r w:rsidRPr="00237358" w:rsidDel="00102143">
            <w:rPr>
              <w:rFonts w:hint="eastAsia"/>
              <w:highlight w:val="yellow"/>
              <w:lang w:val="en-US" w:eastAsia="zh-CN"/>
            </w:rPr>
            <w:delText>with the VFL training re-start time</w:delText>
          </w:r>
        </w:del>
        <w:r w:rsidRPr="00237358">
          <w:rPr>
            <w:rFonts w:hint="eastAsia"/>
            <w:highlight w:val="yellow"/>
            <w:lang w:val="en-US" w:eastAsia="zh-CN"/>
          </w:rPr>
          <w:t>.</w:t>
        </w:r>
      </w:ins>
    </w:p>
    <w:p w14:paraId="712A59EA" w14:textId="77777777" w:rsidR="00AC74F7" w:rsidRDefault="00D0480E">
      <w:pPr>
        <w:pStyle w:val="B1"/>
        <w:rPr>
          <w:lang w:eastAsia="ko-KR"/>
        </w:rPr>
      </w:pPr>
      <w:r>
        <w:rPr>
          <w:lang w:eastAsia="ko-KR"/>
        </w:rPr>
        <w:tab/>
        <w:t>The VFL training termination decision may be also made as follows:</w:t>
      </w:r>
    </w:p>
    <w:p w14:paraId="712A59EB" w14:textId="77777777" w:rsidR="00AC74F7" w:rsidRDefault="00D0480E">
      <w:pPr>
        <w:pStyle w:val="B2"/>
        <w:rPr>
          <w:lang w:eastAsia="ko-KR"/>
        </w:rPr>
      </w:pPr>
      <w:r>
        <w:rPr>
          <w:lang w:eastAsia="ko-KR"/>
        </w:rPr>
        <w:tab/>
        <w:t>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VFL status report may include global model metric (e.g. ML model accuracy). When training is completed a VFL server will add training is completed to the Notification target address (i.e. NWDAF containing MTLF or AnLF). An AF VFL server may include VFL correlation ID.</w:t>
      </w:r>
    </w:p>
    <w:p w14:paraId="712A59EC" w14:textId="77777777" w:rsidR="00AC74F7" w:rsidRDefault="00D0480E">
      <w:pPr>
        <w:pStyle w:val="B2"/>
        <w:rPr>
          <w:lang w:eastAsia="ko-KR"/>
        </w:rPr>
      </w:pPr>
      <w:r>
        <w:rPr>
          <w:lang w:eastAsia="ko-KR"/>
        </w:rPr>
        <w:lastRenderedPageBreak/>
        <w:tab/>
        <w:t>If NWDAF including MTLF has forwarded a subscription request to VFL server AF in step 0b, and it did not add Notification target set to the first NWDAF containing AnLF, it adds the AF ID, in the Notification to the first NWDAF containing AnLF. When training is completed, it indicates training is completed, and if AF VFL server added the VFL correlation ID it may forward it to the NWDAF containing AnLF.</w:t>
      </w:r>
    </w:p>
    <w:p w14:paraId="712A59ED" w14:textId="77777777" w:rsidR="00AC74F7" w:rsidRDefault="00D0480E">
      <w:pPr>
        <w:pStyle w:val="NO"/>
        <w:rPr>
          <w:lang w:eastAsia="ko-KR"/>
        </w:rPr>
      </w:pPr>
      <w:r>
        <w:rPr>
          <w:lang w:eastAsia="ko-KR"/>
        </w:rPr>
        <w:t>NOTE 7</w:t>
      </w:r>
      <w:r>
        <w:rPr>
          <w:lang w:eastAsia="ko-KR"/>
        </w:rPr>
        <w:tab/>
        <w:t>The AnLF can later include the VFL correlation ID in inference request to VFL server AF.</w:t>
      </w:r>
    </w:p>
    <w:p w14:paraId="712A59EE" w14:textId="77777777" w:rsidR="00AC74F7" w:rsidRDefault="00D0480E">
      <w:pPr>
        <w:pStyle w:val="B2"/>
        <w:rPr>
          <w:lang w:eastAsia="ko-KR"/>
        </w:rPr>
      </w:pPr>
      <w:r>
        <w:rPr>
          <w:lang w:eastAsia="ko-KR"/>
        </w:rPr>
        <w:tab/>
        <w:t>Steps 7d, 7e, 7g and 7i. The consumer decides whether the current model can fulfil the requirement, e.g. ML model metric is satisfactory for the consumer and determines to either unsubscribe or continue the training process.</w:t>
      </w:r>
    </w:p>
    <w:p w14:paraId="712A59EF" w14:textId="77777777" w:rsidR="00AC74F7" w:rsidRDefault="00D0480E">
      <w:pPr>
        <w:pStyle w:val="B2"/>
        <w:rPr>
          <w:lang w:eastAsia="ko-KR"/>
        </w:rPr>
      </w:pPr>
      <w:r>
        <w:rPr>
          <w:lang w:eastAsia="ko-KR"/>
        </w:rPr>
        <w:tab/>
        <w:t>Based on the subscription request sent from the consumer, the VFL server updates or terminates the current VFL training process.</w:t>
      </w:r>
    </w:p>
    <w:p w14:paraId="712A59F0" w14:textId="77777777" w:rsidR="00AC74F7" w:rsidRDefault="00D0480E">
      <w:pPr>
        <w:pStyle w:val="B1"/>
        <w:rPr>
          <w:lang w:eastAsia="ko-KR"/>
        </w:rPr>
      </w:pPr>
      <w:r>
        <w:rPr>
          <w:lang w:eastAsia="ko-KR"/>
        </w:rPr>
        <w:t>8.</w:t>
      </w:r>
      <w:r>
        <w:rPr>
          <w:lang w:eastAsia="ko-KR"/>
        </w:rPr>
        <w:tab/>
        <w:t>The VFL server sends VFL training termination message to VFL Client if it decides to terminate the VFL training process.</w:t>
      </w:r>
    </w:p>
    <w:p w14:paraId="712A59F1" w14:textId="77777777" w:rsidR="00AC74F7" w:rsidRDefault="00D0480E">
      <w:pPr>
        <w:pStyle w:val="B2"/>
        <w:rPr>
          <w:lang w:eastAsia="ko-KR"/>
        </w:rPr>
      </w:pPr>
      <w:r>
        <w:rPr>
          <w:lang w:eastAsia="ko-KR"/>
        </w:rPr>
        <w:t>8a.</w:t>
      </w:r>
      <w:r>
        <w:rPr>
          <w:lang w:eastAsia="ko-KR"/>
        </w:rPr>
        <w:tab/>
        <w:t>The VFL server sends a Nnwdaf_VFLTraining_Unsubscribe t to the selected NWDAF VFL clients(s).</w:t>
      </w:r>
    </w:p>
    <w:p w14:paraId="712A59F2" w14:textId="77777777" w:rsidR="00AC74F7" w:rsidRDefault="00D0480E">
      <w:pPr>
        <w:pStyle w:val="B2"/>
        <w:rPr>
          <w:lang w:eastAsia="ko-KR"/>
        </w:rPr>
      </w:pPr>
      <w:r>
        <w:rPr>
          <w:lang w:eastAsia="ko-KR"/>
        </w:rPr>
        <w:t>8b.</w:t>
      </w:r>
      <w:r>
        <w:rPr>
          <w:lang w:eastAsia="ko-KR"/>
        </w:rPr>
        <w:tab/>
        <w:t>The VFL server sends a Naf_VFLTraining_Unsubscribe to the selected trusted AF VFL clients(s).</w:t>
      </w:r>
    </w:p>
    <w:p w14:paraId="712A59F3" w14:textId="77777777" w:rsidR="00AC74F7" w:rsidRDefault="00D0480E">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712A59F4" w14:textId="77777777" w:rsidR="00AC74F7" w:rsidRDefault="00D0480E">
      <w:pPr>
        <w:pStyle w:val="B2"/>
        <w:rPr>
          <w:lang w:eastAsia="ko-KR"/>
        </w:rPr>
      </w:pPr>
      <w:r>
        <w:rPr>
          <w:lang w:eastAsia="ko-KR"/>
        </w:rPr>
        <w:t>8d.</w:t>
      </w:r>
      <w:r>
        <w:rPr>
          <w:lang w:eastAsia="ko-KR"/>
        </w:rPr>
        <w:tab/>
        <w:t>For each selected untrusted AF VFL clients, the NEF sends a Naf_VFLTraining_Unsubscribe to that AF.</w:t>
      </w:r>
    </w:p>
    <w:p w14:paraId="712A59F5" w14:textId="77777777" w:rsidR="00AC74F7" w:rsidRDefault="00D0480E">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712A59F6" w14:textId="77777777" w:rsidR="00AC74F7" w:rsidRDefault="00D0480E">
      <w:pPr>
        <w:pStyle w:val="B1"/>
        <w:rPr>
          <w:lang w:eastAsia="ko-KR"/>
        </w:rPr>
      </w:pPr>
      <w:r>
        <w:rPr>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712A59F7" w14:textId="77777777" w:rsidR="00AC74F7" w:rsidRDefault="00D0480E">
      <w:pPr>
        <w:pStyle w:val="NO"/>
        <w:rPr>
          <w:lang w:eastAsia="ko-KR"/>
        </w:rPr>
      </w:pPr>
      <w:r>
        <w:rPr>
          <w:lang w:eastAsia="ko-KR"/>
        </w:rPr>
        <w:t>NOTE 8:</w:t>
      </w:r>
      <w:r>
        <w:rPr>
          <w:lang w:eastAsia="ko-KR"/>
        </w:rPr>
        <w:tab/>
        <w:t>The VFL correlation ID and the stored mapping information are used later for inference as described in Clause 6.2H.2.4.1.</w:t>
      </w:r>
    </w:p>
    <w:p w14:paraId="712A59F8" w14:textId="77777777" w:rsidR="00AC74F7" w:rsidRDefault="00D0480E">
      <w:pPr>
        <w:pStyle w:val="NO"/>
        <w:rPr>
          <w:lang w:eastAsia="ko-KR"/>
        </w:rPr>
      </w:pPr>
      <w:r>
        <w:rPr>
          <w:lang w:eastAsia="ko-KR"/>
        </w:rPr>
        <w:t>NOTE 9:</w:t>
      </w:r>
      <w:r>
        <w:rPr>
          <w:lang w:eastAsia="ko-KR"/>
        </w:rPr>
        <w:tab/>
        <w:t>If untrusted AF is involved in VFL Clients, the message between NWDAF acting as VFL Server and the untrusted AF is via NEF.</w:t>
      </w:r>
    </w:p>
    <w:p w14:paraId="712A59F9" w14:textId="77777777" w:rsidR="00AC74F7" w:rsidRDefault="00D0480E">
      <w:pPr>
        <w:pStyle w:val="10"/>
      </w:pPr>
      <w:r>
        <w:rPr>
          <w:color w:val="FF0000"/>
        </w:rPr>
        <w:t xml:space="preserve">* * * </w:t>
      </w:r>
      <w:r>
        <w:rPr>
          <w:rFonts w:hint="eastAsia"/>
          <w:color w:val="FF0000"/>
          <w:lang w:eastAsia="zh-CN"/>
        </w:rPr>
        <w:t>Next change</w:t>
      </w:r>
      <w:r>
        <w:rPr>
          <w:color w:val="FF0000"/>
        </w:rPr>
        <w:t>* * *</w:t>
      </w:r>
    </w:p>
    <w:p w14:paraId="712A59FA" w14:textId="77777777" w:rsidR="00AC74F7" w:rsidRDefault="00D0480E">
      <w:pPr>
        <w:pStyle w:val="Heading5"/>
        <w:rPr>
          <w:lang w:eastAsia="ko-KR"/>
        </w:rPr>
      </w:pPr>
      <w:bookmarkStart w:id="29" w:name="_Toc209590352"/>
      <w:r>
        <w:rPr>
          <w:lang w:eastAsia="ko-KR"/>
        </w:rPr>
        <w:lastRenderedPageBreak/>
        <w:t>6.2H.2.4.1</w:t>
      </w:r>
      <w:r>
        <w:rPr>
          <w:lang w:eastAsia="ko-KR"/>
        </w:rPr>
        <w:tab/>
        <w:t>Inference procedure for vertical federated learning when NWDAF or Trusted AF is acting as VFL server</w:t>
      </w:r>
      <w:bookmarkEnd w:id="29"/>
    </w:p>
    <w:p w14:paraId="712A59FB" w14:textId="77777777" w:rsidR="00AC74F7" w:rsidRDefault="00D0480E">
      <w:pPr>
        <w:pStyle w:val="TH"/>
        <w:rPr>
          <w:lang w:eastAsia="ko-KR"/>
        </w:rPr>
      </w:pPr>
      <w:r>
        <w:rPr>
          <w:rFonts w:hint="eastAsia"/>
        </w:rPr>
        <w:object w:dxaOrig="9588" w:dyaOrig="6996" w14:anchorId="712A5A1F">
          <v:shape id="_x0000_i1026" type="#_x0000_t75" style="width:479.5pt;height:350pt" o:ole="">
            <v:imagedata r:id="rId14" o:title=""/>
          </v:shape>
          <o:OLEObject Type="Embed" ProgID="Visio.Drawing.15" ShapeID="_x0000_i1026" DrawAspect="Content" ObjectID="_1824019750" r:id="rId15"/>
        </w:object>
      </w:r>
    </w:p>
    <w:p w14:paraId="712A59FC" w14:textId="77777777" w:rsidR="00AC74F7" w:rsidRDefault="00D0480E">
      <w:pPr>
        <w:pStyle w:val="TF"/>
        <w:rPr>
          <w:lang w:eastAsia="ko-KR"/>
        </w:rPr>
      </w:pPr>
      <w:r>
        <w:rPr>
          <w:lang w:eastAsia="ko-KR"/>
        </w:rPr>
        <w:t>Figure 6.2H.2.4.2-1: Inference procedure for vertical federated learning when NWDAF or Trusted AF is acting as VFL server</w:t>
      </w:r>
    </w:p>
    <w:p w14:paraId="712A59FD" w14:textId="77777777" w:rsidR="00AC74F7" w:rsidRDefault="00D0480E">
      <w:pPr>
        <w:rPr>
          <w:lang w:eastAsia="ko-KR"/>
        </w:rPr>
      </w:pPr>
      <w:r>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712A59FE" w14:textId="77777777" w:rsidR="00AC74F7" w:rsidRDefault="00D0480E">
      <w:pPr>
        <w:pStyle w:val="B1"/>
        <w:rPr>
          <w:lang w:eastAsia="ko-KR"/>
        </w:rPr>
      </w:pPr>
      <w:r>
        <w:rPr>
          <w:lang w:eastAsia="ko-KR"/>
        </w:rPr>
        <w:t>0.</w:t>
      </w:r>
      <w:r>
        <w:rPr>
          <w:lang w:eastAsia="ko-KR"/>
        </w:rPr>
        <w:tab/>
        <w:t>The analytics consumer NF sends an Analytics request/subscribe (Analytics ID, Target of Analytics Reporting= e.g. UE IDs and optionally both Analytics Reporting Information=Analytics target period and Analytics Filter, Analytics Accuracy Request if the analytics consumer NF requests Analytics Accuracy Monitoring) to NWDAF containing AnLF by invoking a Nnwdaf_AnalyticsInfo_Request or a Nnwdaf_AnalyticsSubscription_Subscribe., providing parameters as defined in clause 6.1.3.</w:t>
      </w:r>
    </w:p>
    <w:p w14:paraId="712A59FF" w14:textId="77777777" w:rsidR="00AC74F7" w:rsidRDefault="00D0480E">
      <w:pPr>
        <w:pStyle w:val="B1"/>
        <w:rPr>
          <w:lang w:eastAsia="ko-KR"/>
        </w:rPr>
      </w:pPr>
      <w:r>
        <w:rPr>
          <w:lang w:eastAsia="ko-KR"/>
        </w:rPr>
        <w:t>1.</w:t>
      </w:r>
      <w:r>
        <w:rPr>
          <w:lang w:eastAsia="ko-KR"/>
        </w:rPr>
        <w:tab/>
        <w:t>If the NWDAF containing AnLF can be the VFL server to generate the VFL inference results for the requested analytics ID, then step 1 is skipped.</w:t>
      </w:r>
    </w:p>
    <w:p w14:paraId="712A5A00" w14:textId="77777777" w:rsidR="00AC74F7" w:rsidRDefault="00D0480E">
      <w:pPr>
        <w:pStyle w:val="B1"/>
        <w:rPr>
          <w:lang w:eastAsia="ko-KR"/>
        </w:rPr>
      </w:pPr>
      <w:r>
        <w:rPr>
          <w:lang w:eastAsia="ko-KR"/>
        </w:rPr>
        <w:tab/>
        <w:t>If the NWDAF containing AnLF cannot generate the analytics output, the NWDAF containing AnLF determines the VFL Server AF for the requested analytics.</w:t>
      </w:r>
    </w:p>
    <w:p w14:paraId="712A5A01" w14:textId="77777777" w:rsidR="00AC74F7" w:rsidRDefault="00D0480E">
      <w:pPr>
        <w:pStyle w:val="B1"/>
        <w:rPr>
          <w:lang w:eastAsia="ko-KR"/>
        </w:rPr>
      </w:pPr>
      <w:r>
        <w:rPr>
          <w:lang w:eastAsia="ko-KR"/>
        </w:rPr>
        <w:tab/>
        <w:t>If the VFL server is trusted AF, the NWDAF containing AnLF sends a request to trusted AF VFL server using Naf_Inference_subscribe/request including Analytics ID, Target of Analytics Reporting = e.g. UE IDs and optionally Analytics Reporting Information=Analytics target period Analytics Filter and Analytics Accuracy Request.</w:t>
      </w:r>
    </w:p>
    <w:p w14:paraId="712A5A02" w14:textId="77777777" w:rsidR="00AC74F7" w:rsidRDefault="00D0480E">
      <w:pPr>
        <w:pStyle w:val="B1"/>
        <w:rPr>
          <w:lang w:eastAsia="ko-KR"/>
        </w:rPr>
      </w:pPr>
      <w:r>
        <w:rPr>
          <w:lang w:eastAsia="ko-KR"/>
        </w:rPr>
        <w:t>2.</w:t>
      </w:r>
      <w:r>
        <w:rPr>
          <w:lang w:eastAsia="ko-KR"/>
        </w:rPr>
        <w:tab/>
        <w:t xml:space="preserve">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w:t>
      </w:r>
      <w:r>
        <w:rPr>
          <w:lang w:eastAsia="ko-KR"/>
        </w:rPr>
        <w:lastRenderedPageBreak/>
        <w:t xml:space="preserve">information stored in the VFL training process. The VFL server may select some or no clients, e.g. depending on the accuracy of the VFL model, the contribution to the training result, </w:t>
      </w:r>
      <w:ins w:id="30" w:author="Yuang(ZTE)2" w:date="2025-10-14T10:35:00Z">
        <w:r>
          <w:rPr>
            <w:rFonts w:hint="eastAsia"/>
            <w:lang w:val="en-US" w:eastAsia="zh-CN"/>
          </w:rPr>
          <w:t xml:space="preserve">the received time when Analytics information is needed, </w:t>
        </w:r>
      </w:ins>
      <w:r>
        <w:rPr>
          <w:lang w:eastAsia="ko-KR"/>
        </w:rPr>
        <w:t xml:space="preserve"> and the current status of the VFL clients.</w:t>
      </w:r>
      <w:ins w:id="31" w:author="Huawei-shy" w:date="2025-10-14T19:18:00Z">
        <w:r>
          <w:t xml:space="preserve"> The VFL Server should ensure </w:t>
        </w:r>
      </w:ins>
      <w:ins w:id="32" w:author="Huawei-shy" w:date="2025-10-14T19:25:00Z">
        <w:r>
          <w:t xml:space="preserve">the </w:t>
        </w:r>
      </w:ins>
      <w:ins w:id="33" w:author="Huawei-shy" w:date="2025-10-14T19:33:00Z">
        <w:r>
          <w:t xml:space="preserve">required </w:t>
        </w:r>
      </w:ins>
      <w:ins w:id="34" w:author="Huawei-shy" w:date="2025-10-14T19:25:00Z">
        <w:r>
          <w:t>Time when intermediate local result is needed</w:t>
        </w:r>
      </w:ins>
      <w:ins w:id="35" w:author="Huawei-shy" w:date="2025-10-14T19:18:00Z">
        <w:r>
          <w:rPr>
            <w:rFonts w:eastAsia="Times New Roman"/>
            <w:lang w:eastAsia="ko-KR"/>
          </w:rPr>
          <w:t xml:space="preserve"> is less or equal to the </w:t>
        </w:r>
        <w:r>
          <w:t>Time when analytics information is needed.</w:t>
        </w:r>
      </w:ins>
    </w:p>
    <w:p w14:paraId="712A5A03" w14:textId="77777777" w:rsidR="00AC74F7" w:rsidRDefault="00D0480E">
      <w:pPr>
        <w:pStyle w:val="B1"/>
        <w:rPr>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712A5A04" w14:textId="77777777" w:rsidR="00AC74F7" w:rsidRDefault="00D0480E">
      <w:pPr>
        <w:pStyle w:val="NO"/>
        <w:rPr>
          <w:lang w:eastAsia="ko-KR"/>
        </w:rPr>
      </w:pPr>
      <w:r>
        <w:rPr>
          <w:lang w:eastAsia="ko-KR"/>
        </w:rPr>
        <w:t>NOTE 1:</w:t>
      </w:r>
      <w:r>
        <w:rPr>
          <w:lang w:eastAsia="ko-KR"/>
        </w:rPr>
        <w:tab/>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712A5A05" w14:textId="63365FDF" w:rsidR="00AC74F7" w:rsidRDefault="00D0480E">
      <w:pPr>
        <w:pStyle w:val="B1"/>
        <w:rPr>
          <w:lang w:eastAsia="ko-KR"/>
        </w:rPr>
      </w:pPr>
      <w:r>
        <w:rPr>
          <w:lang w:eastAsia="ko-KR"/>
        </w:rPr>
        <w:tab/>
        <w:t xml:space="preserve">When a VFL client is not available for inference, e.g. depending on the contribution to the training result, </w:t>
      </w:r>
      <w:ins w:id="36" w:author="Huawei-shy" w:date="2025-10-14T19:15:00Z">
        <w:r>
          <w:rPr>
            <w:lang w:eastAsia="ko-KR"/>
          </w:rPr>
          <w:t>fulfi</w:t>
        </w:r>
      </w:ins>
      <w:ins w:id="37" w:author="Yuang(ZTE)2" w:date="2025-10-15T08:34:00Z">
        <w:r>
          <w:rPr>
            <w:rFonts w:hint="eastAsia"/>
            <w:lang w:val="en-US" w:eastAsia="zh-CN"/>
          </w:rPr>
          <w:t>l</w:t>
        </w:r>
      </w:ins>
      <w:ins w:id="38" w:author="Huawei-shy" w:date="2025-10-14T19:15:00Z">
        <w:r>
          <w:rPr>
            <w:lang w:eastAsia="ko-KR"/>
          </w:rPr>
          <w:t xml:space="preserve">lment of </w:t>
        </w:r>
      </w:ins>
      <w:ins w:id="39" w:author="Yuang(ZTE)2" w:date="2025-10-14T10:35:00Z">
        <w:r>
          <w:rPr>
            <w:rFonts w:hint="eastAsia"/>
            <w:lang w:val="en-US" w:eastAsia="zh-CN"/>
          </w:rPr>
          <w:t xml:space="preserve">the received time when Analytics information is needed, </w:t>
        </w:r>
      </w:ins>
      <w:r>
        <w:rPr>
          <w:lang w:eastAsia="ko-KR"/>
        </w:rPr>
        <w:t>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14:paraId="712A5A06" w14:textId="77777777" w:rsidR="00AC74F7" w:rsidRDefault="00D0480E">
      <w:pPr>
        <w:pStyle w:val="B1"/>
        <w:rPr>
          <w:lang w:eastAsia="ko-KR"/>
        </w:rPr>
      </w:pPr>
      <w:r>
        <w:rPr>
          <w:lang w:eastAsia="ko-KR"/>
        </w:rPr>
        <w:tab/>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 Dataset Statistical Properties, Analytics Metadata Request, as defined in clause 6.2H.2.4.3.</w:t>
      </w:r>
    </w:p>
    <w:p w14:paraId="712A5A07" w14:textId="77777777" w:rsidR="00AC74F7" w:rsidRDefault="00D0480E">
      <w:pPr>
        <w:pStyle w:val="B2"/>
        <w:rPr>
          <w:lang w:eastAsia="ko-KR"/>
        </w:rPr>
      </w:pPr>
      <w:r>
        <w:rPr>
          <w:lang w:eastAsia="ko-KR"/>
        </w:rPr>
        <w:t>2a.</w:t>
      </w:r>
      <w:r>
        <w:rPr>
          <w:lang w:eastAsia="ko-KR"/>
        </w:rPr>
        <w:tab/>
        <w:t>For each NWDAF VFL client, the VFL Server NWDAF or trusted AF sends an Nnwdaf_VFLInference_Subscribe or Nnwdaf_VFLInference_Request to the VFL client.</w:t>
      </w:r>
    </w:p>
    <w:p w14:paraId="712A5A08" w14:textId="77777777" w:rsidR="00AC74F7" w:rsidRDefault="00D0480E">
      <w:pPr>
        <w:pStyle w:val="B2"/>
        <w:rPr>
          <w:lang w:eastAsia="ko-KR"/>
        </w:rPr>
      </w:pPr>
      <w:r>
        <w:rPr>
          <w:lang w:eastAsia="ko-KR"/>
        </w:rPr>
        <w:t>2b.</w:t>
      </w:r>
      <w:r>
        <w:rPr>
          <w:lang w:eastAsia="ko-KR"/>
        </w:rPr>
        <w:tab/>
        <w:t>For each trusted AF VFL client, the VFL Server NWDAF sends an Naf_VFLInference_Subscribe or Naf_VFLInference_Request to the VFL client.</w:t>
      </w:r>
    </w:p>
    <w:p w14:paraId="712A5A09" w14:textId="77777777" w:rsidR="00AC74F7" w:rsidRDefault="00D0480E">
      <w:pPr>
        <w:pStyle w:val="B2"/>
        <w:rPr>
          <w:lang w:eastAsia="ko-KR"/>
        </w:rPr>
      </w:pPr>
      <w:r>
        <w:rPr>
          <w:lang w:eastAsia="ko-KR"/>
        </w:rPr>
        <w:t>2c.</w:t>
      </w:r>
      <w:r>
        <w:rPr>
          <w:lang w:eastAsia="ko-KR"/>
        </w:rPr>
        <w:tab/>
        <w:t>For each untrusted AF VFL client, the VFL Server NWDAF sends an Nnef_VFLInference_Subscribe or Nnef_VFLInference_Request to the NEF serving the AF.</w:t>
      </w:r>
    </w:p>
    <w:p w14:paraId="712A5A0A" w14:textId="77777777" w:rsidR="00AC74F7" w:rsidRDefault="00D0480E">
      <w:pPr>
        <w:pStyle w:val="B2"/>
        <w:rPr>
          <w:lang w:eastAsia="ko-KR"/>
        </w:rPr>
      </w:pPr>
      <w:r>
        <w:rPr>
          <w:lang w:eastAsia="ko-KR"/>
        </w:rPr>
        <w:t>2d.</w:t>
      </w:r>
      <w:r>
        <w:rPr>
          <w:lang w:eastAsia="ko-KR"/>
        </w:rPr>
        <w:tab/>
        <w:t>For each untrusted AF VFL client, the NEF converts any internal identifiers to external identifiers and sends an Naf_VFLInference_Subscribe or Naf_VFLInference_Request to the untrusted AF VFL client.</w:t>
      </w:r>
    </w:p>
    <w:p w14:paraId="712A5A0B" w14:textId="77777777" w:rsidR="00AC74F7" w:rsidRDefault="00D0480E">
      <w:pPr>
        <w:pStyle w:val="NO"/>
        <w:rPr>
          <w:lang w:eastAsia="ko-KR"/>
        </w:rPr>
      </w:pPr>
      <w:r>
        <w:rPr>
          <w:lang w:eastAsia="ko-KR"/>
        </w:rPr>
        <w:t>NOTE 2:</w:t>
      </w:r>
      <w:r>
        <w:rPr>
          <w:lang w:eastAsia="ko-KR"/>
        </w:rPr>
        <w:tab/>
        <w:t>For the trusted AF is acting as VFL server, the VFL client can only be the NWDAF.</w:t>
      </w:r>
    </w:p>
    <w:p w14:paraId="712A5A0C" w14:textId="77777777" w:rsidR="00AC74F7" w:rsidRDefault="00D0480E">
      <w:pPr>
        <w:pStyle w:val="B1"/>
        <w:rPr>
          <w:lang w:eastAsia="ko-KR"/>
        </w:rPr>
      </w:pPr>
      <w:r>
        <w:rPr>
          <w:lang w:eastAsia="ko-KR"/>
        </w:rPr>
        <w:t>3.</w:t>
      </w:r>
      <w:r>
        <w:rPr>
          <w:lang w:eastAsia="ko-KR"/>
        </w:rPr>
        <w:tab/>
        <w:t>Each VFL Client collects its local data by using mechanism as specified in clause 6.2 and considering a possibly received data time window to ensure that different VFL clients use the inference data collected in the same time period if the VFL Client does not have local data available already.</w:t>
      </w:r>
    </w:p>
    <w:p w14:paraId="712A5A0D" w14:textId="77777777" w:rsidR="00AC74F7" w:rsidRDefault="00D0480E">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712A5A0E" w14:textId="77777777" w:rsidR="00AC74F7" w:rsidRDefault="00D0480E">
      <w:pPr>
        <w:pStyle w:val="NO"/>
        <w:rPr>
          <w:lang w:eastAsia="ko-KR"/>
        </w:rPr>
      </w:pPr>
      <w:r>
        <w:rPr>
          <w:lang w:eastAsia="ko-KR"/>
        </w:rPr>
        <w:t>NOTE 3:</w:t>
      </w:r>
      <w:r>
        <w:rPr>
          <w:lang w:eastAsia="ko-KR"/>
        </w:rPr>
        <w:tab/>
        <w:t>In this Release, it is assumed that local intermediate inference is shared between VFL server and VFL client.</w:t>
      </w:r>
    </w:p>
    <w:p w14:paraId="712A5A0F" w14:textId="12B44310" w:rsidR="00AC74F7" w:rsidRDefault="00D0480E">
      <w:pPr>
        <w:pStyle w:val="B1"/>
        <w:rPr>
          <w:lang w:eastAsia="ko-KR"/>
        </w:rPr>
      </w:pPr>
      <w:r>
        <w:rPr>
          <w:lang w:eastAsia="ko-KR"/>
        </w:rPr>
        <w:t>5.</w:t>
      </w:r>
      <w:r>
        <w:rPr>
          <w:lang w:eastAsia="ko-KR"/>
        </w:rPr>
        <w:tab/>
        <w:t>VFL Client sends the client intermediate local results to the VFL server. If requested in step 2, it includes Analytics Metadata, as defined in clause 6.2H.2.4.3. Alternatively, the VFL client may report their status and other cause value for rejecting the VFL inference process (e.g. overload, target UE moved out of NWDAF serving area) in the VFL inference response service.</w:t>
      </w:r>
    </w:p>
    <w:p w14:paraId="712A5A10" w14:textId="77777777" w:rsidR="00AC74F7" w:rsidRDefault="00D0480E">
      <w:pPr>
        <w:pStyle w:val="B1"/>
        <w:rPr>
          <w:lang w:eastAsia="ko-KR"/>
        </w:rPr>
      </w:pPr>
      <w:r>
        <w:rPr>
          <w:lang w:eastAsia="ko-KR"/>
        </w:rPr>
        <w:tab/>
        <w:t>The intermediate local results, which are sent from the VFL Client to the VFL Server during the VFL inference process, are the information for the VFL Server to combine and generate the VFL inference results.</w:t>
      </w:r>
    </w:p>
    <w:p w14:paraId="712A5A11" w14:textId="77777777" w:rsidR="00AC74F7" w:rsidRDefault="00D0480E">
      <w:pPr>
        <w:pStyle w:val="B1"/>
        <w:rPr>
          <w:lang w:eastAsia="ko-KR"/>
        </w:rPr>
      </w:pPr>
      <w:r>
        <w:rPr>
          <w:lang w:eastAsia="ko-KR"/>
        </w:rPr>
        <w:tab/>
        <w:t>If the VFL server used an inference subscription in step 2, step 5 may be repeated.</w:t>
      </w:r>
    </w:p>
    <w:p w14:paraId="712A5A12" w14:textId="77777777" w:rsidR="00AC74F7" w:rsidRDefault="00D0480E">
      <w:pPr>
        <w:pStyle w:val="B2"/>
        <w:rPr>
          <w:lang w:eastAsia="ko-KR"/>
        </w:rPr>
      </w:pPr>
      <w:r>
        <w:rPr>
          <w:lang w:eastAsia="ko-KR"/>
        </w:rPr>
        <w:t>5a.</w:t>
      </w:r>
      <w:r>
        <w:rPr>
          <w:lang w:eastAsia="ko-KR"/>
        </w:rPr>
        <w:tab/>
        <w:t>Each NWDAF VFL client sends an Nnwdaf_VFLInference_Notify or Nnwdaf_VFLInference_Request response to the VFL Server NWDAF or trusted AF.</w:t>
      </w:r>
    </w:p>
    <w:p w14:paraId="712A5A13" w14:textId="77777777" w:rsidR="00AC74F7" w:rsidRDefault="00D0480E">
      <w:pPr>
        <w:pStyle w:val="B2"/>
        <w:rPr>
          <w:lang w:eastAsia="ko-KR"/>
        </w:rPr>
      </w:pPr>
      <w:r>
        <w:rPr>
          <w:lang w:eastAsia="ko-KR"/>
        </w:rPr>
        <w:t>5b.</w:t>
      </w:r>
      <w:r>
        <w:rPr>
          <w:lang w:eastAsia="ko-KR"/>
        </w:rPr>
        <w:tab/>
        <w:t>Each trusted AF VFL client sends a Naf_VFLInference_Notify or Naf_VFLInference_Request response to the VFL Server NWDAF.</w:t>
      </w:r>
    </w:p>
    <w:p w14:paraId="712A5A14" w14:textId="77777777" w:rsidR="00AC74F7" w:rsidRDefault="00D0480E">
      <w:pPr>
        <w:pStyle w:val="B2"/>
        <w:rPr>
          <w:lang w:eastAsia="ko-KR"/>
        </w:rPr>
      </w:pPr>
      <w:r>
        <w:rPr>
          <w:lang w:eastAsia="ko-KR"/>
        </w:rPr>
        <w:lastRenderedPageBreak/>
        <w:t>5c.</w:t>
      </w:r>
      <w:r>
        <w:rPr>
          <w:lang w:eastAsia="ko-KR"/>
        </w:rPr>
        <w:tab/>
        <w:t>Each untrusted AF VFL client sends a Naf_VFLInference_Notify or Naf_VFLInference_Request response to the NEF.</w:t>
      </w:r>
    </w:p>
    <w:p w14:paraId="712A5A15" w14:textId="77777777" w:rsidR="00AC74F7" w:rsidRDefault="00D0480E">
      <w:pPr>
        <w:pStyle w:val="B2"/>
        <w:rPr>
          <w:lang w:eastAsia="ko-KR"/>
        </w:rPr>
      </w:pPr>
      <w:r>
        <w:rPr>
          <w:lang w:eastAsia="ko-KR"/>
        </w:rPr>
        <w:t>5d.</w:t>
      </w:r>
      <w:r>
        <w:rPr>
          <w:lang w:eastAsia="ko-KR"/>
        </w:rPr>
        <w:tab/>
        <w:t>For each untrusted AF VFL client, the NEF converts any external to internal identifiers and sends an Nnef_VFLInference_Notify or Nnef_VFLInference_Request response to the NWDAF VFL server.</w:t>
      </w:r>
    </w:p>
    <w:p w14:paraId="712A5A16" w14:textId="77777777" w:rsidR="00AC74F7" w:rsidRDefault="00D0480E">
      <w:pPr>
        <w:pStyle w:val="B1"/>
        <w:rPr>
          <w:lang w:eastAsia="ko-KR"/>
        </w:rPr>
      </w:pPr>
      <w:r>
        <w:rPr>
          <w:lang w:eastAsia="ko-KR"/>
        </w:rPr>
        <w:t>6.</w:t>
      </w:r>
      <w:r>
        <w:rPr>
          <w:lang w:eastAsia="ko-KR"/>
        </w:rPr>
        <w:tab/>
        <w:t>The VFL server may collect its local data and generate the intermediate local inference results. When the VFL Server selected VFL clients to participate in the VFL Inference process, it combines all the intermediate local results to generate the combined inference results based on the VFL correlation ID. The VFL server takes into account the participation of each VFL client during the ML training process and the importance of the intermediate local results when it generates the combined inference results.</w:t>
      </w:r>
    </w:p>
    <w:p w14:paraId="712A5A17" w14:textId="77777777" w:rsidR="00AC74F7" w:rsidRDefault="00D0480E">
      <w:pPr>
        <w:pStyle w:val="B1"/>
        <w:rPr>
          <w:lang w:eastAsia="ko-KR"/>
        </w:rPr>
      </w:pPr>
      <w:r>
        <w:rPr>
          <w:lang w:eastAsia="ko-KR"/>
        </w:rPr>
        <w:tab/>
        <w:t>The VFL server may compute the VFL accuracy based on all the intermediate local results received from VFL clients and the label, if it receives Analytics accuracy request in step 0. The server also aggregates possibly received analytics metadata.</w:t>
      </w:r>
    </w:p>
    <w:p w14:paraId="712A5A18" w14:textId="77777777" w:rsidR="00AC74F7" w:rsidRDefault="00D0480E">
      <w:pPr>
        <w:pStyle w:val="B1"/>
        <w:rPr>
          <w:lang w:eastAsia="ko-KR"/>
        </w:rPr>
      </w:pPr>
      <w:r>
        <w:rPr>
          <w:lang w:eastAsia="ko-KR"/>
        </w:rPr>
        <w:t>7.</w:t>
      </w:r>
      <w:r>
        <w:rPr>
          <w:lang w:eastAsia="ko-KR"/>
        </w:rPr>
        <w:tab/>
        <w:t>Depending on request, the NWDAF or trusted AF as VFL server sends Nnwdaf_AnalyticsInfo_Response or Nnwdaf_AnalyticsSubscription_Notify or Naf_Inference_Response/Notify to the consumer (i.e. NWDAF containing AnLF) including the VFL inference results, optionally, VFL accuracy.</w:t>
      </w:r>
    </w:p>
    <w:p w14:paraId="712A5A19" w14:textId="77777777" w:rsidR="00AC74F7" w:rsidRDefault="00D0480E">
      <w:pPr>
        <w:pStyle w:val="B1"/>
        <w:rPr>
          <w:lang w:eastAsia="ko-KR"/>
        </w:rPr>
      </w:pPr>
      <w:r>
        <w:rPr>
          <w:lang w:eastAsia="ko-KR"/>
        </w:rPr>
        <w:t>8.</w:t>
      </w:r>
      <w:r>
        <w:rPr>
          <w:lang w:eastAsia="ko-KR"/>
        </w:rPr>
        <w:tab/>
        <w:t>The NWDAF containing AnLF provides the analytics output to the analytics consumer NF based on the VFL inference results by means of either Nnwdaf_AnalyticsInfo_Response or Nnwdaf_AnalyticsSubscription_Notify, depending on the service used in step 0.</w:t>
      </w:r>
    </w:p>
    <w:p w14:paraId="712A5A1A" w14:textId="77777777" w:rsidR="00AC74F7" w:rsidRDefault="00D0480E">
      <w:pPr>
        <w:pStyle w:val="B1"/>
        <w:rPr>
          <w:lang w:eastAsia="ko-KR"/>
        </w:rPr>
      </w:pPr>
      <w:r>
        <w:rPr>
          <w:lang w:eastAsia="ko-KR"/>
        </w:rPr>
        <w:tab/>
        <w:t>The NWDAF containing AnLF may provide VFL accuracy if the consumer NF provides Analytics Accuracy request in step 0.</w:t>
      </w:r>
    </w:p>
    <w:p w14:paraId="712A5A1B" w14:textId="77777777" w:rsidR="00AC74F7" w:rsidRDefault="00D0480E">
      <w:pPr>
        <w:pStyle w:val="NO"/>
        <w:rPr>
          <w:lang w:eastAsia="ko-KR"/>
        </w:rPr>
      </w:pPr>
      <w:r>
        <w:rPr>
          <w:lang w:eastAsia="ko-KR"/>
        </w:rPr>
        <w:t>NOTE 4:</w:t>
      </w:r>
      <w:r>
        <w:rPr>
          <w:lang w:eastAsia="ko-KR"/>
        </w:rPr>
        <w:tab/>
        <w:t>There may be some time delay between the time when the AnLF provides the analytics output to consumer NF and the time when the AnLF provides VFL accuracy, as the labels are collected after making predictions. The analytics result and VFL accuracy may be send in different response messages.</w:t>
      </w:r>
    </w:p>
    <w:p w14:paraId="712A5A1C" w14:textId="77777777" w:rsidR="00AC74F7" w:rsidRDefault="00D0480E">
      <w:pPr>
        <w:pStyle w:val="10"/>
      </w:pPr>
      <w:r>
        <w:rPr>
          <w:color w:val="FF0000"/>
        </w:rPr>
        <w:t xml:space="preserve">* * * </w:t>
      </w:r>
      <w:r>
        <w:rPr>
          <w:rFonts w:hint="eastAsia"/>
          <w:color w:val="FF0000"/>
          <w:lang w:eastAsia="zh-CN"/>
        </w:rPr>
        <w:t>End of changes</w:t>
      </w:r>
      <w:r>
        <w:rPr>
          <w:color w:val="FF0000"/>
        </w:rPr>
        <w:t>* * *</w:t>
      </w:r>
    </w:p>
    <w:p w14:paraId="712A5A1D" w14:textId="77777777" w:rsidR="00AC74F7" w:rsidRDefault="00AC74F7">
      <w:pPr>
        <w:tabs>
          <w:tab w:val="left" w:pos="2763"/>
        </w:tabs>
        <w:rPr>
          <w:lang w:eastAsia="zh-CN"/>
        </w:rPr>
      </w:pPr>
    </w:p>
    <w:sectPr w:rsidR="00AC74F7">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988BE" w14:textId="77777777" w:rsidR="00004FB8" w:rsidRDefault="00004FB8">
      <w:pPr>
        <w:spacing w:after="0"/>
      </w:pPr>
      <w:r>
        <w:separator/>
      </w:r>
    </w:p>
  </w:endnote>
  <w:endnote w:type="continuationSeparator" w:id="0">
    <w:p w14:paraId="700ECC81" w14:textId="77777777" w:rsidR="00004FB8" w:rsidRDefault="00004F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78763" w14:textId="77777777" w:rsidR="00004FB8" w:rsidRDefault="00004FB8">
      <w:pPr>
        <w:spacing w:after="0"/>
      </w:pPr>
      <w:r>
        <w:separator/>
      </w:r>
    </w:p>
  </w:footnote>
  <w:footnote w:type="continuationSeparator" w:id="0">
    <w:p w14:paraId="72739CA1" w14:textId="77777777" w:rsidR="00004FB8" w:rsidRDefault="00004F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A5A22" w14:textId="77777777" w:rsidR="00AC74F7" w:rsidRDefault="00D0480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A5A23" w14:textId="77777777" w:rsidR="00AC74F7" w:rsidRDefault="00AC74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A5A24" w14:textId="77777777" w:rsidR="00AC74F7" w:rsidRDefault="00D0480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A5A25" w14:textId="77777777" w:rsidR="00AC74F7" w:rsidRDefault="00AC74F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ang(ZTE)">
    <w15:presenceInfo w15:providerId="None" w15:userId="Yuang(ZTE)"/>
  </w15:person>
  <w15:person w15:author="Ericsson User">
    <w15:presenceInfo w15:providerId="None" w15:userId="Ericsson User"/>
  </w15:person>
  <w15:person w15:author="Yuang(ZTE)2">
    <w15:presenceInfo w15:providerId="None" w15:userId="Yuang(ZTE)2"/>
  </w15:person>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04FB8"/>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598"/>
    <w:rsid w:val="000419BE"/>
    <w:rsid w:val="0004506A"/>
    <w:rsid w:val="000451C2"/>
    <w:rsid w:val="00046561"/>
    <w:rsid w:val="00053A8B"/>
    <w:rsid w:val="00054986"/>
    <w:rsid w:val="000555B7"/>
    <w:rsid w:val="000561DB"/>
    <w:rsid w:val="00060A58"/>
    <w:rsid w:val="00062097"/>
    <w:rsid w:val="0006380D"/>
    <w:rsid w:val="00063F69"/>
    <w:rsid w:val="00065240"/>
    <w:rsid w:val="000656CD"/>
    <w:rsid w:val="000751FA"/>
    <w:rsid w:val="00076303"/>
    <w:rsid w:val="000778D9"/>
    <w:rsid w:val="000820A6"/>
    <w:rsid w:val="00084106"/>
    <w:rsid w:val="0008466C"/>
    <w:rsid w:val="00084A5F"/>
    <w:rsid w:val="00084B0E"/>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2143"/>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1564"/>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94D"/>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37358"/>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87910"/>
    <w:rsid w:val="00287D2F"/>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0EE7"/>
    <w:rsid w:val="003010CF"/>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04F"/>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AC3"/>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41A"/>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7FE"/>
    <w:rsid w:val="00635B07"/>
    <w:rsid w:val="0064772A"/>
    <w:rsid w:val="00651512"/>
    <w:rsid w:val="0065234B"/>
    <w:rsid w:val="0065710D"/>
    <w:rsid w:val="006611DB"/>
    <w:rsid w:val="0066215D"/>
    <w:rsid w:val="00662251"/>
    <w:rsid w:val="00662EAB"/>
    <w:rsid w:val="006634B1"/>
    <w:rsid w:val="0066378F"/>
    <w:rsid w:val="00663C8B"/>
    <w:rsid w:val="00664EF1"/>
    <w:rsid w:val="00664F20"/>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080F"/>
    <w:rsid w:val="006C22E3"/>
    <w:rsid w:val="006C4F58"/>
    <w:rsid w:val="006C547A"/>
    <w:rsid w:val="006C57F4"/>
    <w:rsid w:val="006D1301"/>
    <w:rsid w:val="006D20A5"/>
    <w:rsid w:val="006D296A"/>
    <w:rsid w:val="006E0927"/>
    <w:rsid w:val="006E1994"/>
    <w:rsid w:val="006E21FB"/>
    <w:rsid w:val="006E323D"/>
    <w:rsid w:val="006E7773"/>
    <w:rsid w:val="006F17D0"/>
    <w:rsid w:val="006F1FCE"/>
    <w:rsid w:val="006F37D2"/>
    <w:rsid w:val="006F4DE9"/>
    <w:rsid w:val="006F6017"/>
    <w:rsid w:val="006F749C"/>
    <w:rsid w:val="00700058"/>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00FD"/>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5603"/>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0F6"/>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599"/>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01CC"/>
    <w:rsid w:val="00A0125F"/>
    <w:rsid w:val="00A04686"/>
    <w:rsid w:val="00A062AE"/>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2B59"/>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C74F7"/>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00C1A"/>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480E"/>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4F3"/>
    <w:rsid w:val="00DA7C88"/>
    <w:rsid w:val="00DB4E92"/>
    <w:rsid w:val="00DB4FF8"/>
    <w:rsid w:val="00DC04E4"/>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1AA2"/>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1973"/>
    <w:rsid w:val="00E9215D"/>
    <w:rsid w:val="00E9217D"/>
    <w:rsid w:val="00E93D1A"/>
    <w:rsid w:val="00E94391"/>
    <w:rsid w:val="00E97BFB"/>
    <w:rsid w:val="00EA0541"/>
    <w:rsid w:val="00EA0637"/>
    <w:rsid w:val="00EA0B2E"/>
    <w:rsid w:val="00EA7248"/>
    <w:rsid w:val="00EB09B7"/>
    <w:rsid w:val="00EB0A63"/>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84E"/>
    <w:rsid w:val="00F64F92"/>
    <w:rsid w:val="00F6775F"/>
    <w:rsid w:val="00F67CAC"/>
    <w:rsid w:val="00F70C78"/>
    <w:rsid w:val="00F71844"/>
    <w:rsid w:val="00F72B26"/>
    <w:rsid w:val="00F75445"/>
    <w:rsid w:val="00F76A47"/>
    <w:rsid w:val="00F7702D"/>
    <w:rsid w:val="00F801F5"/>
    <w:rsid w:val="00F804FC"/>
    <w:rsid w:val="00F8076B"/>
    <w:rsid w:val="00F83598"/>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B73"/>
    <w:rsid w:val="00FC6C0F"/>
    <w:rsid w:val="00FD0830"/>
    <w:rsid w:val="00FE096C"/>
    <w:rsid w:val="00FF088E"/>
    <w:rsid w:val="00FF1565"/>
    <w:rsid w:val="00FF19E1"/>
    <w:rsid w:val="00FF3F6D"/>
    <w:rsid w:val="00FF6922"/>
    <w:rsid w:val="00FF6E2C"/>
    <w:rsid w:val="01CB2880"/>
    <w:rsid w:val="03695A4B"/>
    <w:rsid w:val="03996C9A"/>
    <w:rsid w:val="039C1A12"/>
    <w:rsid w:val="03ED0D0D"/>
    <w:rsid w:val="0456617A"/>
    <w:rsid w:val="046535C9"/>
    <w:rsid w:val="048F67F2"/>
    <w:rsid w:val="04EE4906"/>
    <w:rsid w:val="04FD7208"/>
    <w:rsid w:val="0564127D"/>
    <w:rsid w:val="05DD1EEF"/>
    <w:rsid w:val="06A676A3"/>
    <w:rsid w:val="079A799D"/>
    <w:rsid w:val="07C949D1"/>
    <w:rsid w:val="085E32A0"/>
    <w:rsid w:val="08F056A9"/>
    <w:rsid w:val="0943408E"/>
    <w:rsid w:val="0A614C17"/>
    <w:rsid w:val="0AA159DF"/>
    <w:rsid w:val="0ABE2430"/>
    <w:rsid w:val="0B0F0331"/>
    <w:rsid w:val="0C1B7D9A"/>
    <w:rsid w:val="0C2E2217"/>
    <w:rsid w:val="0CB32223"/>
    <w:rsid w:val="0D642042"/>
    <w:rsid w:val="0DE50FE0"/>
    <w:rsid w:val="0E7959B8"/>
    <w:rsid w:val="0FF62CF1"/>
    <w:rsid w:val="1088779B"/>
    <w:rsid w:val="113033A8"/>
    <w:rsid w:val="11C638F9"/>
    <w:rsid w:val="11E15915"/>
    <w:rsid w:val="11FB3A84"/>
    <w:rsid w:val="12725D9E"/>
    <w:rsid w:val="12BF1B24"/>
    <w:rsid w:val="12D9250B"/>
    <w:rsid w:val="13F738FB"/>
    <w:rsid w:val="15061095"/>
    <w:rsid w:val="1536175F"/>
    <w:rsid w:val="15780BD9"/>
    <w:rsid w:val="16C202BC"/>
    <w:rsid w:val="1740017E"/>
    <w:rsid w:val="187A4F4D"/>
    <w:rsid w:val="19610754"/>
    <w:rsid w:val="19C331ED"/>
    <w:rsid w:val="19C90254"/>
    <w:rsid w:val="19C93D57"/>
    <w:rsid w:val="19DD5567"/>
    <w:rsid w:val="1BE24B1F"/>
    <w:rsid w:val="1D3D4E8C"/>
    <w:rsid w:val="1DF1513F"/>
    <w:rsid w:val="20582FDB"/>
    <w:rsid w:val="2103588A"/>
    <w:rsid w:val="214408F2"/>
    <w:rsid w:val="21674A3B"/>
    <w:rsid w:val="219C2C10"/>
    <w:rsid w:val="21B801C8"/>
    <w:rsid w:val="23C0696E"/>
    <w:rsid w:val="24523F26"/>
    <w:rsid w:val="256A500C"/>
    <w:rsid w:val="264A1A72"/>
    <w:rsid w:val="273860AD"/>
    <w:rsid w:val="27BC2639"/>
    <w:rsid w:val="27C3598B"/>
    <w:rsid w:val="27CA37A5"/>
    <w:rsid w:val="281D71E9"/>
    <w:rsid w:val="289078DB"/>
    <w:rsid w:val="28B60BD0"/>
    <w:rsid w:val="291D3442"/>
    <w:rsid w:val="29CA56F4"/>
    <w:rsid w:val="2A990452"/>
    <w:rsid w:val="2A9B633A"/>
    <w:rsid w:val="2B4E32BC"/>
    <w:rsid w:val="2B7738DE"/>
    <w:rsid w:val="2C3359F6"/>
    <w:rsid w:val="2CED7D7D"/>
    <w:rsid w:val="2DA04700"/>
    <w:rsid w:val="2E84344D"/>
    <w:rsid w:val="2EE66C14"/>
    <w:rsid w:val="2FF5660A"/>
    <w:rsid w:val="30236F3E"/>
    <w:rsid w:val="313C1A3F"/>
    <w:rsid w:val="33791F2F"/>
    <w:rsid w:val="3393097F"/>
    <w:rsid w:val="34A43052"/>
    <w:rsid w:val="34F65DF3"/>
    <w:rsid w:val="35FD7A46"/>
    <w:rsid w:val="37A8137A"/>
    <w:rsid w:val="37D515D0"/>
    <w:rsid w:val="383A6C2E"/>
    <w:rsid w:val="38D02270"/>
    <w:rsid w:val="397B152E"/>
    <w:rsid w:val="397E67D1"/>
    <w:rsid w:val="3A533F3C"/>
    <w:rsid w:val="3B811780"/>
    <w:rsid w:val="3C4E751E"/>
    <w:rsid w:val="3D4105D8"/>
    <w:rsid w:val="3D5205BA"/>
    <w:rsid w:val="3EC812CF"/>
    <w:rsid w:val="3F8E30C2"/>
    <w:rsid w:val="409A4B2D"/>
    <w:rsid w:val="41741304"/>
    <w:rsid w:val="41AF2B53"/>
    <w:rsid w:val="41BA663B"/>
    <w:rsid w:val="41F36890"/>
    <w:rsid w:val="421408EC"/>
    <w:rsid w:val="424E4C94"/>
    <w:rsid w:val="42856859"/>
    <w:rsid w:val="42EB64F0"/>
    <w:rsid w:val="44433610"/>
    <w:rsid w:val="44535BE1"/>
    <w:rsid w:val="449C326A"/>
    <w:rsid w:val="449E7EED"/>
    <w:rsid w:val="458E1ACD"/>
    <w:rsid w:val="46553A21"/>
    <w:rsid w:val="4684744B"/>
    <w:rsid w:val="46BC2C4E"/>
    <w:rsid w:val="47165669"/>
    <w:rsid w:val="48071E60"/>
    <w:rsid w:val="48EF7673"/>
    <w:rsid w:val="49720EBB"/>
    <w:rsid w:val="497714DC"/>
    <w:rsid w:val="49BD098A"/>
    <w:rsid w:val="4AC82B1C"/>
    <w:rsid w:val="4AEC1864"/>
    <w:rsid w:val="4C0616EA"/>
    <w:rsid w:val="4C496A01"/>
    <w:rsid w:val="4E457502"/>
    <w:rsid w:val="4F1D3E09"/>
    <w:rsid w:val="4F704EF1"/>
    <w:rsid w:val="4FC134C9"/>
    <w:rsid w:val="4FC20829"/>
    <w:rsid w:val="4FC952D7"/>
    <w:rsid w:val="4FE92513"/>
    <w:rsid w:val="50367D6E"/>
    <w:rsid w:val="50896547"/>
    <w:rsid w:val="51B57E5F"/>
    <w:rsid w:val="52125902"/>
    <w:rsid w:val="530D54C5"/>
    <w:rsid w:val="5329791F"/>
    <w:rsid w:val="54D353CD"/>
    <w:rsid w:val="553C0380"/>
    <w:rsid w:val="55675B2C"/>
    <w:rsid w:val="55C94F26"/>
    <w:rsid w:val="55CE1EC4"/>
    <w:rsid w:val="569A456C"/>
    <w:rsid w:val="578F3D61"/>
    <w:rsid w:val="57A54FC2"/>
    <w:rsid w:val="58D83B55"/>
    <w:rsid w:val="59EF77B6"/>
    <w:rsid w:val="5A3E22A3"/>
    <w:rsid w:val="5A7F1FAF"/>
    <w:rsid w:val="5AD103D4"/>
    <w:rsid w:val="5BA00852"/>
    <w:rsid w:val="5C556532"/>
    <w:rsid w:val="5E952B2D"/>
    <w:rsid w:val="607A0807"/>
    <w:rsid w:val="61484A0D"/>
    <w:rsid w:val="6186302D"/>
    <w:rsid w:val="61896A0B"/>
    <w:rsid w:val="618D0E2B"/>
    <w:rsid w:val="61C97C73"/>
    <w:rsid w:val="621630D6"/>
    <w:rsid w:val="624B4B0F"/>
    <w:rsid w:val="63B1345B"/>
    <w:rsid w:val="63FE565F"/>
    <w:rsid w:val="64214C6C"/>
    <w:rsid w:val="648D5EBD"/>
    <w:rsid w:val="64CA37A2"/>
    <w:rsid w:val="65C1731A"/>
    <w:rsid w:val="67C60C23"/>
    <w:rsid w:val="697A0C53"/>
    <w:rsid w:val="6A3E0F48"/>
    <w:rsid w:val="6B2E68C4"/>
    <w:rsid w:val="6BA850A3"/>
    <w:rsid w:val="6CB56050"/>
    <w:rsid w:val="6D855F05"/>
    <w:rsid w:val="6DFD2EC6"/>
    <w:rsid w:val="6F11796A"/>
    <w:rsid w:val="6FAE6BC5"/>
    <w:rsid w:val="701E3477"/>
    <w:rsid w:val="703D79C6"/>
    <w:rsid w:val="708E3D83"/>
    <w:rsid w:val="70FE28C3"/>
    <w:rsid w:val="71E9521A"/>
    <w:rsid w:val="7218287C"/>
    <w:rsid w:val="725E19D3"/>
    <w:rsid w:val="727D2231"/>
    <w:rsid w:val="74FC66FC"/>
    <w:rsid w:val="75754346"/>
    <w:rsid w:val="75A776F4"/>
    <w:rsid w:val="76AA0FB7"/>
    <w:rsid w:val="7720291C"/>
    <w:rsid w:val="77697CD1"/>
    <w:rsid w:val="77743C08"/>
    <w:rsid w:val="781A43DD"/>
    <w:rsid w:val="788B6CEB"/>
    <w:rsid w:val="78E53DB0"/>
    <w:rsid w:val="7A743BE9"/>
    <w:rsid w:val="7AB81CFD"/>
    <w:rsid w:val="7B701D3B"/>
    <w:rsid w:val="7BDA4B97"/>
    <w:rsid w:val="7C0166D6"/>
    <w:rsid w:val="7C8417C5"/>
    <w:rsid w:val="7CF37678"/>
    <w:rsid w:val="7D6A7736"/>
    <w:rsid w:val="7E040DD3"/>
    <w:rsid w:val="7E342F35"/>
    <w:rsid w:val="7E833B2E"/>
    <w:rsid w:val="7EF31577"/>
    <w:rsid w:val="7F22204B"/>
    <w:rsid w:val="7F262966"/>
    <w:rsid w:val="7FD402CB"/>
    <w:rsid w:val="7FE7165B"/>
    <w:rsid w:val="7FF106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12A5930"/>
  <w15:docId w15:val="{3C3C06AC-EF9F-4FFC-94A9-206A31738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rPr>
  </w:style>
  <w:style w:type="paragraph" w:styleId="Revision">
    <w:name w:val="Revision"/>
    <w:hidden/>
    <w:uiPriority w:val="99"/>
    <w:unhideWhenUsed/>
    <w:rsid w:val="00C00C1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11</Pages>
  <Words>4225</Words>
  <Characters>24085</Characters>
  <Application>Microsoft Office Word</Application>
  <DocSecurity>0</DocSecurity>
  <Lines>200</Lines>
  <Paragraphs>56</Paragraphs>
  <ScaleCrop>false</ScaleCrop>
  <Company>3GPP Support Team</Company>
  <LinksUpToDate>false</LinksUpToDate>
  <CharactersWithSpaces>28254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5</cp:revision>
  <cp:lastPrinted>2023-01-03T00:16:00Z</cp:lastPrinted>
  <dcterms:created xsi:type="dcterms:W3CDTF">2025-11-06T17:18:00Z</dcterms:created>
  <dcterms:modified xsi:type="dcterms:W3CDTF">2025-11-07T16:21:00Z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879029F7F0324514A1151FD1D9BBEB63</vt:lpwstr>
  </property>
</Properties>
</file>